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20420" w14:textId="08977FD3" w:rsidR="009C07AF" w:rsidRPr="00DE3FC8" w:rsidRDefault="009C07AF" w:rsidP="009C07AF">
      <w:pPr>
        <w:pStyle w:val="3GPPHeader"/>
        <w:spacing w:after="60"/>
        <w:rPr>
          <w:sz w:val="32"/>
          <w:szCs w:val="32"/>
          <w:highlight w:val="yellow"/>
          <w:lang w:val="en-US"/>
        </w:rPr>
      </w:pPr>
      <w:r w:rsidRPr="00DE3FC8">
        <w:rPr>
          <w:lang w:val="en-US"/>
        </w:rPr>
        <w:t>3GPP TSG-RAN WG2 #1</w:t>
      </w:r>
      <w:r>
        <w:rPr>
          <w:lang w:val="en-US"/>
        </w:rPr>
        <w:t>2</w:t>
      </w:r>
      <w:r w:rsidR="007F2212">
        <w:rPr>
          <w:lang w:val="en-US"/>
        </w:rPr>
        <w:t>8</w:t>
      </w:r>
      <w:r w:rsidRPr="00DE3FC8">
        <w:rPr>
          <w:lang w:val="en-US"/>
        </w:rPr>
        <w:tab/>
      </w:r>
      <w:r w:rsidR="007069FB" w:rsidRPr="007069FB">
        <w:rPr>
          <w:sz w:val="32"/>
          <w:szCs w:val="32"/>
          <w:lang w:val="en-US"/>
        </w:rPr>
        <w:t>R2-2410400</w:t>
      </w:r>
    </w:p>
    <w:p w14:paraId="79D764A4" w14:textId="4461FCCD" w:rsidR="005A4418" w:rsidRDefault="007F2212" w:rsidP="009C07AF">
      <w:pPr>
        <w:pStyle w:val="3GPPHeader"/>
        <w:rPr>
          <w:sz w:val="22"/>
          <w:szCs w:val="22"/>
        </w:rPr>
      </w:pPr>
      <w:r>
        <w:t>Orlando, US</w:t>
      </w:r>
      <w:r w:rsidR="009C07AF" w:rsidRPr="00850DD6">
        <w:t xml:space="preserve">, </w:t>
      </w:r>
      <w:r>
        <w:t>Nov 1</w:t>
      </w:r>
      <w:r w:rsidR="00F7399D">
        <w:t>8</w:t>
      </w:r>
      <w:r w:rsidRPr="007F2212">
        <w:rPr>
          <w:vertAlign w:val="superscript"/>
        </w:rPr>
        <w:t>th</w:t>
      </w:r>
      <w:r>
        <w:t>-</w:t>
      </w:r>
      <w:r w:rsidR="00BC2FA9">
        <w:t xml:space="preserve"> </w:t>
      </w:r>
      <w:r w:rsidR="00F7399D">
        <w:t>22</w:t>
      </w:r>
      <w:r w:rsidR="00B30C73">
        <w:rPr>
          <w:vertAlign w:val="superscript"/>
        </w:rPr>
        <w:t>nd</w:t>
      </w:r>
      <w:r w:rsidR="009C07AF" w:rsidRPr="00850DD6">
        <w:t>, 2024</w:t>
      </w:r>
      <w:r w:rsidR="009C07AF">
        <w:tab/>
      </w:r>
    </w:p>
    <w:p w14:paraId="54E5641D" w14:textId="77777777" w:rsidR="00FC5F3C" w:rsidRDefault="00FC5F3C" w:rsidP="00311702">
      <w:pPr>
        <w:pStyle w:val="3GPPHeader"/>
        <w:rPr>
          <w:sz w:val="22"/>
          <w:szCs w:val="22"/>
          <w:lang w:val="en-US"/>
        </w:rPr>
      </w:pPr>
    </w:p>
    <w:p w14:paraId="267378A2" w14:textId="3CA0DE82" w:rsidR="00E90E49" w:rsidRPr="00DB76C4" w:rsidRDefault="00E90E49" w:rsidP="00311702">
      <w:pPr>
        <w:pStyle w:val="3GPPHeader"/>
        <w:rPr>
          <w:sz w:val="22"/>
          <w:szCs w:val="22"/>
          <w:lang w:val="en-US"/>
        </w:rPr>
      </w:pPr>
      <w:r w:rsidRPr="00DB76C4">
        <w:rPr>
          <w:sz w:val="22"/>
          <w:szCs w:val="22"/>
          <w:lang w:val="en-US"/>
        </w:rPr>
        <w:t>Agenda Item:</w:t>
      </w:r>
      <w:r w:rsidRPr="00DB76C4">
        <w:rPr>
          <w:sz w:val="22"/>
          <w:szCs w:val="22"/>
          <w:lang w:val="en-US"/>
        </w:rPr>
        <w:tab/>
      </w:r>
      <w:r w:rsidR="00E7249E" w:rsidRPr="00781208">
        <w:rPr>
          <w:sz w:val="22"/>
          <w:szCs w:val="22"/>
          <w:lang w:val="en-US"/>
        </w:rPr>
        <w:t>8.5.</w:t>
      </w:r>
      <w:r w:rsidR="00E7249E">
        <w:rPr>
          <w:sz w:val="22"/>
          <w:szCs w:val="22"/>
          <w:lang w:val="en-US"/>
        </w:rPr>
        <w:t>3</w:t>
      </w:r>
    </w:p>
    <w:p w14:paraId="36E7B6AB" w14:textId="77777777" w:rsidR="00E90E49" w:rsidRPr="00FF4D3B" w:rsidRDefault="003D3C45" w:rsidP="00F64C2B">
      <w:pPr>
        <w:pStyle w:val="3GPPHeader"/>
        <w:rPr>
          <w:sz w:val="22"/>
          <w:szCs w:val="22"/>
        </w:rPr>
      </w:pPr>
      <w:r w:rsidRPr="00FF4D3B">
        <w:rPr>
          <w:sz w:val="22"/>
          <w:szCs w:val="22"/>
        </w:rPr>
        <w:t>Source:</w:t>
      </w:r>
      <w:r w:rsidR="00E90E49" w:rsidRPr="00FF4D3B">
        <w:rPr>
          <w:sz w:val="22"/>
          <w:szCs w:val="22"/>
        </w:rPr>
        <w:tab/>
      </w:r>
      <w:r w:rsidR="00F64C2B" w:rsidRPr="00FF4D3B">
        <w:rPr>
          <w:sz w:val="22"/>
          <w:szCs w:val="22"/>
        </w:rPr>
        <w:t>Ericsson</w:t>
      </w:r>
    </w:p>
    <w:p w14:paraId="72579376" w14:textId="66D16BB3" w:rsidR="00E90E49" w:rsidRPr="00FF4D3B" w:rsidRDefault="003D3C45" w:rsidP="00311702">
      <w:pPr>
        <w:pStyle w:val="3GPPHeader"/>
        <w:rPr>
          <w:sz w:val="22"/>
          <w:szCs w:val="22"/>
        </w:rPr>
      </w:pPr>
      <w:r w:rsidRPr="00FF4D3B">
        <w:rPr>
          <w:sz w:val="22"/>
          <w:szCs w:val="22"/>
        </w:rPr>
        <w:t>Title:</w:t>
      </w:r>
      <w:r w:rsidR="00E90E49" w:rsidRPr="00FF4D3B">
        <w:rPr>
          <w:sz w:val="22"/>
          <w:szCs w:val="22"/>
        </w:rPr>
        <w:tab/>
      </w:r>
      <w:r w:rsidR="00991AE2" w:rsidRPr="00FF4D3B">
        <w:rPr>
          <w:sz w:val="22"/>
          <w:szCs w:val="22"/>
        </w:rPr>
        <w:t xml:space="preserve">Discussion on </w:t>
      </w:r>
      <w:r w:rsidR="00A524A3">
        <w:rPr>
          <w:sz w:val="22"/>
          <w:szCs w:val="22"/>
        </w:rPr>
        <w:t>o</w:t>
      </w:r>
      <w:r w:rsidR="00DE3D77">
        <w:rPr>
          <w:sz w:val="22"/>
          <w:szCs w:val="22"/>
        </w:rPr>
        <w:t>n-demand S</w:t>
      </w:r>
      <w:r w:rsidR="00477C01">
        <w:rPr>
          <w:sz w:val="22"/>
          <w:szCs w:val="22"/>
        </w:rPr>
        <w:t>IB1</w:t>
      </w:r>
      <w:r w:rsidR="00DE3D77">
        <w:rPr>
          <w:sz w:val="22"/>
          <w:szCs w:val="22"/>
        </w:rPr>
        <w:t xml:space="preserve"> for NES</w:t>
      </w:r>
    </w:p>
    <w:p w14:paraId="24C111CD" w14:textId="77777777" w:rsidR="00E90E49" w:rsidRPr="00FF4D3B" w:rsidRDefault="00E90E49" w:rsidP="00D546FF">
      <w:pPr>
        <w:pStyle w:val="3GPPHeader"/>
        <w:rPr>
          <w:sz w:val="22"/>
          <w:szCs w:val="22"/>
        </w:rPr>
      </w:pPr>
      <w:r w:rsidRPr="00FF4D3B">
        <w:rPr>
          <w:sz w:val="22"/>
          <w:szCs w:val="22"/>
        </w:rPr>
        <w:t>Document for:</w:t>
      </w:r>
      <w:r w:rsidRPr="00FF4D3B">
        <w:rPr>
          <w:sz w:val="22"/>
          <w:szCs w:val="22"/>
        </w:rPr>
        <w:tab/>
        <w:t>Discussion, Decision</w:t>
      </w:r>
    </w:p>
    <w:p w14:paraId="1DD4A9BC" w14:textId="77777777" w:rsidR="00E90E49" w:rsidRPr="00FF4D3B" w:rsidRDefault="00E90E49" w:rsidP="00E90E49"/>
    <w:p w14:paraId="028056FC" w14:textId="1BC5561E" w:rsidR="00E90E49" w:rsidRPr="00FF4D3B" w:rsidRDefault="00230D18" w:rsidP="00CE0424">
      <w:pPr>
        <w:pStyle w:val="Heading1"/>
      </w:pPr>
      <w:r w:rsidRPr="00FF4D3B">
        <w:t>1</w:t>
      </w:r>
      <w:r w:rsidRPr="00FF4D3B">
        <w:tab/>
      </w:r>
      <w:r w:rsidR="00E90E49" w:rsidRPr="00FF4D3B">
        <w:t>Introduction</w:t>
      </w:r>
    </w:p>
    <w:p w14:paraId="0A825D3F" w14:textId="4FCCC68D" w:rsidR="00FF65F8" w:rsidRDefault="00C4642D" w:rsidP="00FF65F8">
      <w:pPr>
        <w:pStyle w:val="BodyText"/>
      </w:pPr>
      <w:bookmarkStart w:id="0" w:name="_Hlk139554548"/>
      <w:r>
        <w:t xml:space="preserve">The </w:t>
      </w:r>
      <w:r w:rsidR="00E105C3">
        <w:t xml:space="preserve">WID for network energy savings in Rel-19 was revised </w:t>
      </w:r>
      <w:r>
        <w:t xml:space="preserve">two times in RAN#103 </w:t>
      </w:r>
      <w:r w:rsidR="00B7359A">
        <w:fldChar w:fldCharType="begin"/>
      </w:r>
      <w:r w:rsidR="00B7359A">
        <w:instrText xml:space="preserve"> REF _Ref170198227 \r \h </w:instrText>
      </w:r>
      <w:r w:rsidR="00B7359A">
        <w:fldChar w:fldCharType="separate"/>
      </w:r>
      <w:r w:rsidR="00B90275">
        <w:t>[1]</w:t>
      </w:r>
      <w:r w:rsidR="00B7359A">
        <w:fldChar w:fldCharType="end"/>
      </w:r>
      <w:r>
        <w:t>,</w:t>
      </w:r>
      <w:r w:rsidR="00AD3725">
        <w:t xml:space="preserve"> and </w:t>
      </w:r>
      <w:bookmarkStart w:id="1" w:name="_Hlk178858895"/>
      <w:r>
        <w:t>RAN#105</w:t>
      </w:r>
      <w:r w:rsidR="00AD3725">
        <w:t xml:space="preserve"> </w:t>
      </w:r>
      <w:bookmarkStart w:id="2" w:name="_Hlk181358706"/>
      <w:r w:rsidR="007F096D">
        <w:fldChar w:fldCharType="begin"/>
      </w:r>
      <w:r w:rsidR="007F096D">
        <w:instrText xml:space="preserve"> REF _Ref177564008 \r \h </w:instrText>
      </w:r>
      <w:r w:rsidR="007F096D">
        <w:fldChar w:fldCharType="separate"/>
      </w:r>
      <w:r w:rsidR="00B90275">
        <w:t>[4]</w:t>
      </w:r>
      <w:r w:rsidR="007F096D">
        <w:fldChar w:fldCharType="end"/>
      </w:r>
      <w:bookmarkEnd w:id="1"/>
      <w:r w:rsidR="00E261F7">
        <w:t xml:space="preserve"> </w:t>
      </w:r>
      <w:bookmarkEnd w:id="2"/>
      <w:r w:rsidR="00E261F7">
        <w:t>meetings</w:t>
      </w:r>
      <w:r w:rsidR="00FF65F8">
        <w:t xml:space="preserve">, </w:t>
      </w:r>
      <w:r w:rsidR="00C074B6">
        <w:t>respectively,</w:t>
      </w:r>
      <w:r w:rsidR="00FF65F8">
        <w:t xml:space="preserve"> with the objective </w:t>
      </w:r>
      <w:r w:rsidR="0012439F">
        <w:t>to</w:t>
      </w:r>
      <w:r w:rsidR="00FF65F8">
        <w:t xml:space="preserve"> study on-demand SIB1 for idle/inactive UEs</w:t>
      </w:r>
      <w:r w:rsidR="00F432B7">
        <w:t xml:space="preserve"> as highlighted below</w:t>
      </w:r>
      <w:r w:rsidR="00FF65F8">
        <w:t>:</w:t>
      </w:r>
    </w:p>
    <w:tbl>
      <w:tblPr>
        <w:tblStyle w:val="TableGrid"/>
        <w:tblW w:w="0" w:type="auto"/>
        <w:tblLook w:val="04A0" w:firstRow="1" w:lastRow="0" w:firstColumn="1" w:lastColumn="0" w:noHBand="0" w:noVBand="1"/>
      </w:tblPr>
      <w:tblGrid>
        <w:gridCol w:w="9629"/>
      </w:tblGrid>
      <w:tr w:rsidR="00FF65F8" w14:paraId="5F9FF1F5" w14:textId="77777777" w:rsidTr="001B1DFD">
        <w:tc>
          <w:tcPr>
            <w:tcW w:w="9629" w:type="dxa"/>
          </w:tcPr>
          <w:p w14:paraId="3F563C99" w14:textId="77777777" w:rsidR="005D011C" w:rsidRPr="005D011C" w:rsidRDefault="005D011C" w:rsidP="00881DE5">
            <w:pPr>
              <w:numPr>
                <w:ilvl w:val="0"/>
                <w:numId w:val="13"/>
              </w:numPr>
              <w:spacing w:after="0"/>
              <w:rPr>
                <w:rFonts w:ascii="Arial" w:eastAsia="SimSun" w:hAnsi="Arial" w:cs="Arial"/>
                <w:bCs/>
                <w:sz w:val="18"/>
                <w:szCs w:val="16"/>
                <w:lang w:val="en-GB" w:eastAsia="zh-CN"/>
              </w:rPr>
            </w:pPr>
            <w:bookmarkStart w:id="3" w:name="_Ref178680643"/>
            <w:r w:rsidRPr="005D011C">
              <w:rPr>
                <w:rFonts w:ascii="Arial" w:eastAsia="SimSun" w:hAnsi="Arial" w:cs="Arial"/>
                <w:bCs/>
                <w:sz w:val="18"/>
                <w:szCs w:val="16"/>
                <w:lang w:val="en-GB" w:eastAsia="zh-CN"/>
              </w:rPr>
              <w:t>Specify procedures</w:t>
            </w:r>
            <w:r w:rsidRPr="005D011C">
              <w:rPr>
                <w:rFonts w:ascii="Arial" w:eastAsia="SimSun" w:hAnsi="Arial" w:cs="Arial"/>
                <w:sz w:val="18"/>
                <w:szCs w:val="16"/>
                <w:lang w:val="en-GB" w:eastAsia="en-GB"/>
              </w:rPr>
              <w:t xml:space="preserve"> and </w:t>
            </w:r>
            <w:proofErr w:type="spellStart"/>
            <w:r w:rsidRPr="005D011C">
              <w:rPr>
                <w:rFonts w:ascii="Arial" w:eastAsia="SimSun" w:hAnsi="Arial" w:cs="Arial"/>
                <w:sz w:val="18"/>
                <w:szCs w:val="16"/>
                <w:lang w:val="en-GB" w:eastAsia="en-GB"/>
              </w:rPr>
              <w:t>signaling</w:t>
            </w:r>
            <w:proofErr w:type="spellEnd"/>
            <w:r w:rsidRPr="005D011C">
              <w:rPr>
                <w:rFonts w:ascii="Arial" w:eastAsia="SimSun" w:hAnsi="Arial" w:cs="Arial"/>
                <w:sz w:val="18"/>
                <w:szCs w:val="16"/>
                <w:lang w:val="en-GB" w:eastAsia="en-GB"/>
              </w:rPr>
              <w:t xml:space="preserve"> method(s) to support </w:t>
            </w:r>
            <w:r w:rsidRPr="005D011C">
              <w:rPr>
                <w:rFonts w:ascii="Arial" w:eastAsia="SimSun" w:hAnsi="Arial" w:cs="Arial"/>
                <w:bCs/>
                <w:sz w:val="18"/>
                <w:szCs w:val="16"/>
                <w:lang w:val="en-GB" w:eastAsia="zh-CN"/>
              </w:rPr>
              <w:t xml:space="preserve">on-demand SSB </w:t>
            </w:r>
            <w:proofErr w:type="spellStart"/>
            <w:r w:rsidRPr="005D011C">
              <w:rPr>
                <w:rFonts w:ascii="Arial" w:eastAsia="SimSun" w:hAnsi="Arial" w:cs="Arial"/>
                <w:bCs/>
                <w:sz w:val="18"/>
                <w:szCs w:val="16"/>
                <w:lang w:val="en-GB" w:eastAsia="zh-CN"/>
              </w:rPr>
              <w:t>SCell</w:t>
            </w:r>
            <w:proofErr w:type="spellEnd"/>
            <w:r w:rsidRPr="005D011C">
              <w:rPr>
                <w:rFonts w:ascii="Arial" w:eastAsia="SimSun" w:hAnsi="Arial" w:cs="Arial"/>
                <w:bCs/>
                <w:sz w:val="18"/>
                <w:szCs w:val="16"/>
                <w:lang w:val="en-GB" w:eastAsia="zh-CN"/>
              </w:rPr>
              <w:t xml:space="preserve"> operation for UEs in connected mode configured with CA, for both intra-/inter-band CA. [RAN1/2/3/4]</w:t>
            </w:r>
            <w:bookmarkEnd w:id="3"/>
          </w:p>
          <w:p w14:paraId="6A5F9A63" w14:textId="77777777" w:rsidR="005D011C" w:rsidRPr="005D011C" w:rsidRDefault="005D011C" w:rsidP="00881DE5">
            <w:pPr>
              <w:numPr>
                <w:ilvl w:val="1"/>
                <w:numId w:val="13"/>
              </w:numPr>
              <w:spacing w:beforeLines="50" w:before="120" w:afterLines="50" w:after="120"/>
              <w:ind w:left="1049" w:hanging="329"/>
              <w:jc w:val="both"/>
              <w:rPr>
                <w:rFonts w:ascii="Arial" w:eastAsia="SimSun" w:hAnsi="Arial" w:cs="Arial"/>
                <w:bCs/>
                <w:sz w:val="18"/>
                <w:szCs w:val="16"/>
                <w:lang w:eastAsia="zh-CN"/>
              </w:rPr>
            </w:pPr>
            <w:r w:rsidRPr="005D011C">
              <w:rPr>
                <w:rFonts w:ascii="Arial" w:eastAsia="SimSun" w:hAnsi="Arial" w:cs="Arial"/>
                <w:bCs/>
                <w:sz w:val="18"/>
                <w:szCs w:val="16"/>
                <w:lang w:eastAsia="zh-CN"/>
              </w:rPr>
              <w:t>Specify triggering method(s) (select from UE uplink wake-up-signal using an existing signal/channel, cell on/off indication via backhaul, Scell activation/deactivation signaling)</w:t>
            </w:r>
          </w:p>
          <w:p w14:paraId="70B2BBE0" w14:textId="77777777" w:rsidR="005D011C" w:rsidRPr="005D011C" w:rsidRDefault="005D011C" w:rsidP="00881DE5">
            <w:pPr>
              <w:numPr>
                <w:ilvl w:val="1"/>
                <w:numId w:val="13"/>
              </w:numPr>
              <w:spacing w:beforeLines="50" w:before="120" w:afterLines="50" w:after="120"/>
              <w:ind w:left="1049" w:hanging="329"/>
              <w:jc w:val="both"/>
              <w:rPr>
                <w:rFonts w:ascii="Arial" w:eastAsia="SimSun" w:hAnsi="Arial" w:cs="Arial"/>
                <w:bCs/>
                <w:sz w:val="18"/>
                <w:szCs w:val="16"/>
                <w:lang w:eastAsia="zh-CN"/>
              </w:rPr>
            </w:pPr>
            <w:r w:rsidRPr="005D011C">
              <w:rPr>
                <w:rFonts w:ascii="Arial" w:eastAsia="SimSun" w:hAnsi="Arial" w:cs="Arial"/>
                <w:bCs/>
                <w:sz w:val="18"/>
                <w:szCs w:val="16"/>
                <w:lang w:eastAsia="zh-CN"/>
              </w:rPr>
              <w:t>Note1: On-demand SSB transmission can be used by UE for</w:t>
            </w:r>
            <w:r w:rsidRPr="005D011C">
              <w:rPr>
                <w:rFonts w:ascii="Arial" w:eastAsia="SimSun" w:hAnsi="Arial" w:cs="Arial"/>
                <w:bCs/>
                <w:sz w:val="18"/>
                <w:szCs w:val="16"/>
                <w:lang w:val="en-GB" w:eastAsia="zh-CN"/>
              </w:rPr>
              <w:t xml:space="preserve"> at least </w:t>
            </w:r>
            <w:proofErr w:type="spellStart"/>
            <w:r w:rsidRPr="005D011C">
              <w:rPr>
                <w:rFonts w:ascii="Arial" w:eastAsia="SimSun" w:hAnsi="Arial" w:cs="Arial"/>
                <w:bCs/>
                <w:sz w:val="18"/>
                <w:szCs w:val="16"/>
                <w:lang w:val="en-GB" w:eastAsia="zh-CN"/>
              </w:rPr>
              <w:t>SCell</w:t>
            </w:r>
            <w:proofErr w:type="spellEnd"/>
            <w:r w:rsidRPr="005D011C">
              <w:rPr>
                <w:rFonts w:ascii="Arial" w:eastAsia="SimSun" w:hAnsi="Arial" w:cs="Arial"/>
                <w:bCs/>
                <w:sz w:val="18"/>
                <w:szCs w:val="16"/>
                <w:lang w:val="en-GB" w:eastAsia="zh-CN"/>
              </w:rPr>
              <w:t xml:space="preserve"> time/frequency synchronization, L1/L3 measurements and </w:t>
            </w:r>
            <w:proofErr w:type="spellStart"/>
            <w:r w:rsidRPr="005D011C">
              <w:rPr>
                <w:rFonts w:ascii="Arial" w:eastAsia="SimSun" w:hAnsi="Arial" w:cs="Arial"/>
                <w:bCs/>
                <w:sz w:val="18"/>
                <w:szCs w:val="16"/>
                <w:lang w:val="en-GB" w:eastAsia="zh-CN"/>
              </w:rPr>
              <w:t>SCell</w:t>
            </w:r>
            <w:proofErr w:type="spellEnd"/>
            <w:r w:rsidRPr="005D011C">
              <w:rPr>
                <w:rFonts w:ascii="Arial" w:eastAsia="SimSun" w:hAnsi="Arial" w:cs="Arial"/>
                <w:bCs/>
                <w:sz w:val="18"/>
                <w:szCs w:val="16"/>
                <w:lang w:val="en-GB" w:eastAsia="zh-CN"/>
              </w:rPr>
              <w:t xml:space="preserve"> activation, and is supported for FR1 and FR2 in non-shared spectrum.</w:t>
            </w:r>
          </w:p>
          <w:p w14:paraId="4898994B" w14:textId="77777777" w:rsidR="00F146E8" w:rsidRPr="00DB76C4" w:rsidRDefault="00F146E8" w:rsidP="00F146E8">
            <w:pPr>
              <w:numPr>
                <w:ilvl w:val="0"/>
                <w:numId w:val="13"/>
              </w:numPr>
              <w:spacing w:after="0"/>
              <w:rPr>
                <w:rFonts w:ascii="Arial" w:hAnsi="Arial" w:cs="Arial"/>
                <w:sz w:val="18"/>
                <w:szCs w:val="18"/>
                <w:highlight w:val="yellow"/>
                <w:lang w:eastAsia="zh-CN"/>
              </w:rPr>
            </w:pPr>
            <w:r w:rsidRPr="00DB76C4">
              <w:rPr>
                <w:rFonts w:ascii="Arial" w:hAnsi="Arial" w:cs="Arial"/>
                <w:sz w:val="18"/>
                <w:szCs w:val="18"/>
                <w:highlight w:val="yellow"/>
                <w:lang w:eastAsia="zh-CN"/>
              </w:rPr>
              <w:t>Specify support for on-demand SIB1 for UEs in idle/inactive mode [RAN1/2/3]</w:t>
            </w:r>
          </w:p>
          <w:p w14:paraId="213DA7BE" w14:textId="77777777" w:rsidR="00F146E8" w:rsidRPr="00DB76C4" w:rsidRDefault="00F146E8" w:rsidP="00F146E8">
            <w:pPr>
              <w:numPr>
                <w:ilvl w:val="1"/>
                <w:numId w:val="13"/>
              </w:numPr>
              <w:spacing w:beforeLines="50" w:before="120" w:afterLines="50" w:after="120"/>
              <w:ind w:left="1049" w:hanging="329"/>
              <w:jc w:val="both"/>
              <w:rPr>
                <w:rFonts w:ascii="Arial" w:hAnsi="Arial" w:cs="Arial"/>
                <w:sz w:val="18"/>
                <w:szCs w:val="18"/>
                <w:highlight w:val="yellow"/>
              </w:rPr>
            </w:pPr>
            <w:r w:rsidRPr="00DB76C4">
              <w:rPr>
                <w:rFonts w:ascii="Arial" w:hAnsi="Arial" w:cs="Arial"/>
                <w:sz w:val="18"/>
                <w:szCs w:val="18"/>
                <w:highlight w:val="yellow"/>
              </w:rPr>
              <w:t>Specify procedures and signaling method(s) for Case 2 [RAN1/2]</w:t>
            </w:r>
          </w:p>
          <w:p w14:paraId="5558E12A" w14:textId="77777777" w:rsidR="00F146E8" w:rsidRPr="00DB76C4" w:rsidRDefault="00F146E8" w:rsidP="00F146E8">
            <w:pPr>
              <w:pStyle w:val="ListParagraph"/>
              <w:numPr>
                <w:ilvl w:val="2"/>
                <w:numId w:val="13"/>
              </w:numPr>
              <w:spacing w:after="180"/>
              <w:contextualSpacing/>
              <w:rPr>
                <w:rFonts w:ascii="Arial" w:hAnsi="Arial" w:cs="Arial"/>
                <w:sz w:val="18"/>
                <w:szCs w:val="18"/>
                <w:highlight w:val="yellow"/>
                <w:lang w:eastAsia="zh-CN"/>
              </w:rPr>
            </w:pPr>
            <w:r w:rsidRPr="00DB76C4">
              <w:rPr>
                <w:rFonts w:ascii="Arial" w:hAnsi="Arial" w:cs="Arial"/>
                <w:sz w:val="18"/>
                <w:szCs w:val="18"/>
                <w:highlight w:val="yellow"/>
                <w:lang w:eastAsia="zh-CN"/>
              </w:rPr>
              <w:t>Case 2: UE obtains UL WUS configuration from Cell A, UE transmits UL WUS on NES Cell, UE receives on-demand SIB1 from NES Cell</w:t>
            </w:r>
          </w:p>
          <w:p w14:paraId="4DC2EA7D" w14:textId="77777777" w:rsidR="00F146E8" w:rsidRPr="00DB76C4" w:rsidRDefault="00F146E8" w:rsidP="00F146E8">
            <w:pPr>
              <w:numPr>
                <w:ilvl w:val="2"/>
                <w:numId w:val="13"/>
              </w:numPr>
              <w:spacing w:beforeLines="50" w:before="120" w:afterLines="50" w:after="120"/>
              <w:jc w:val="both"/>
              <w:rPr>
                <w:rFonts w:ascii="Arial" w:hAnsi="Arial" w:cs="Arial"/>
                <w:sz w:val="18"/>
                <w:szCs w:val="18"/>
                <w:highlight w:val="yellow"/>
                <w:lang w:eastAsia="zh-CN"/>
              </w:rPr>
            </w:pPr>
            <w:r w:rsidRPr="00DB76C4">
              <w:rPr>
                <w:rFonts w:ascii="Arial" w:hAnsi="Arial" w:cs="Arial"/>
                <w:sz w:val="18"/>
                <w:szCs w:val="18"/>
                <w:highlight w:val="yellow"/>
                <w:lang w:val="en-US" w:eastAsia="zh-CN"/>
              </w:rPr>
              <w:t>Triggering method by UL WUS using PRACH</w:t>
            </w:r>
          </w:p>
          <w:p w14:paraId="49AA9C45" w14:textId="77777777" w:rsidR="00F146E8" w:rsidRPr="00DB76C4" w:rsidRDefault="00F146E8" w:rsidP="00F146E8">
            <w:pPr>
              <w:numPr>
                <w:ilvl w:val="1"/>
                <w:numId w:val="13"/>
              </w:numPr>
              <w:spacing w:beforeLines="50" w:before="120" w:afterLines="50" w:after="120"/>
              <w:ind w:left="1049" w:hanging="329"/>
              <w:jc w:val="both"/>
              <w:rPr>
                <w:rFonts w:ascii="Arial" w:hAnsi="Arial" w:cs="Arial"/>
                <w:sz w:val="18"/>
                <w:szCs w:val="18"/>
                <w:highlight w:val="yellow"/>
                <w:lang w:val="en-US" w:eastAsia="zh-CN"/>
              </w:rPr>
            </w:pPr>
            <w:r w:rsidRPr="00DB76C4">
              <w:rPr>
                <w:rFonts w:ascii="Arial" w:hAnsi="Arial" w:cs="Arial"/>
                <w:sz w:val="18"/>
                <w:szCs w:val="18"/>
                <w:highlight w:val="yellow"/>
              </w:rPr>
              <w:t xml:space="preserve">Specify inter NG-RAN node signalling </w:t>
            </w:r>
            <w:r w:rsidRPr="00DB76C4">
              <w:rPr>
                <w:rFonts w:ascii="Arial" w:hAnsi="Arial" w:cs="Arial"/>
                <w:sz w:val="18"/>
                <w:szCs w:val="18"/>
                <w:highlight w:val="yellow"/>
                <w:lang w:val="en-US" w:eastAsia="zh-CN"/>
              </w:rPr>
              <w:t>at least for the configuration of UL WUS [RAN3]</w:t>
            </w:r>
          </w:p>
          <w:p w14:paraId="3139DB42" w14:textId="77777777" w:rsidR="00F146E8" w:rsidRPr="00DB76C4" w:rsidRDefault="00F146E8" w:rsidP="00F146E8">
            <w:pPr>
              <w:numPr>
                <w:ilvl w:val="1"/>
                <w:numId w:val="13"/>
              </w:numPr>
              <w:spacing w:beforeLines="50" w:before="120" w:afterLines="50" w:after="120"/>
              <w:ind w:left="1049" w:hanging="329"/>
              <w:jc w:val="both"/>
              <w:rPr>
                <w:rFonts w:ascii="Arial" w:hAnsi="Arial" w:cs="Arial"/>
                <w:sz w:val="18"/>
                <w:szCs w:val="18"/>
                <w:highlight w:val="yellow"/>
              </w:rPr>
            </w:pPr>
            <w:r w:rsidRPr="00DB76C4">
              <w:rPr>
                <w:rFonts w:ascii="Arial" w:hAnsi="Arial" w:cs="Arial"/>
                <w:sz w:val="18"/>
                <w:szCs w:val="18"/>
                <w:highlight w:val="yellow"/>
              </w:rPr>
              <w:t>Note 1: No modification of SSB will be discussed under this objective</w:t>
            </w:r>
          </w:p>
          <w:p w14:paraId="139D44CD" w14:textId="77777777" w:rsidR="00F146E8" w:rsidRPr="00DB76C4" w:rsidRDefault="00F146E8" w:rsidP="00F146E8">
            <w:pPr>
              <w:numPr>
                <w:ilvl w:val="1"/>
                <w:numId w:val="13"/>
              </w:numPr>
              <w:spacing w:beforeLines="50" w:before="120" w:afterLines="50" w:after="120"/>
              <w:ind w:left="1049" w:hanging="329"/>
              <w:jc w:val="both"/>
              <w:rPr>
                <w:rFonts w:ascii="Arial" w:hAnsi="Arial" w:cs="Arial"/>
                <w:sz w:val="18"/>
                <w:szCs w:val="18"/>
                <w:highlight w:val="yellow"/>
                <w:lang w:val="en-US" w:eastAsia="zh-CN"/>
              </w:rPr>
            </w:pPr>
            <w:r w:rsidRPr="00DB76C4">
              <w:rPr>
                <w:rFonts w:ascii="Arial" w:hAnsi="Arial" w:cs="Arial"/>
                <w:sz w:val="18"/>
                <w:szCs w:val="18"/>
                <w:highlight w:val="yellow"/>
                <w:lang w:val="en-US" w:eastAsia="zh-CN"/>
              </w:rPr>
              <w:t>Note 2:</w:t>
            </w:r>
          </w:p>
          <w:p w14:paraId="13652D70" w14:textId="77777777" w:rsidR="00F146E8" w:rsidRPr="00DB76C4" w:rsidRDefault="00F146E8" w:rsidP="00F146E8">
            <w:pPr>
              <w:numPr>
                <w:ilvl w:val="2"/>
                <w:numId w:val="13"/>
              </w:numPr>
              <w:spacing w:beforeLines="50" w:before="120" w:afterLines="50" w:after="120"/>
              <w:jc w:val="both"/>
              <w:rPr>
                <w:rFonts w:ascii="Arial" w:hAnsi="Arial" w:cs="Arial"/>
                <w:sz w:val="18"/>
                <w:szCs w:val="18"/>
                <w:highlight w:val="yellow"/>
                <w:lang w:val="en-US" w:eastAsia="zh-CN"/>
              </w:rPr>
            </w:pPr>
            <w:r w:rsidRPr="00DB76C4">
              <w:rPr>
                <w:rFonts w:ascii="Arial" w:hAnsi="Arial" w:cs="Arial"/>
                <w:sz w:val="18"/>
                <w:szCs w:val="18"/>
                <w:highlight w:val="yellow"/>
                <w:lang w:val="en-US" w:eastAsia="zh-CN"/>
              </w:rPr>
              <w:t>UL WUS: Uplink wake-up signal</w:t>
            </w:r>
          </w:p>
          <w:p w14:paraId="2B8CE7AC" w14:textId="77777777" w:rsidR="00F146E8" w:rsidRPr="00DB76C4" w:rsidRDefault="00F146E8" w:rsidP="00F146E8">
            <w:pPr>
              <w:numPr>
                <w:ilvl w:val="2"/>
                <w:numId w:val="13"/>
              </w:numPr>
              <w:spacing w:beforeLines="50" w:before="120" w:afterLines="50" w:after="120"/>
              <w:jc w:val="both"/>
              <w:rPr>
                <w:rFonts w:ascii="Arial" w:hAnsi="Arial" w:cs="Arial"/>
                <w:sz w:val="18"/>
                <w:szCs w:val="18"/>
                <w:highlight w:val="yellow"/>
                <w:lang w:val="en-US" w:eastAsia="zh-CN"/>
              </w:rPr>
            </w:pPr>
            <w:r w:rsidRPr="00DB76C4">
              <w:rPr>
                <w:rFonts w:ascii="Arial" w:hAnsi="Arial" w:cs="Arial"/>
                <w:sz w:val="18"/>
                <w:szCs w:val="18"/>
                <w:highlight w:val="yellow"/>
                <w:lang w:val="en-US" w:eastAsia="zh-CN"/>
              </w:rPr>
              <w:t>Cell A: A cell that is periodically transmitting at least its own SIB1</w:t>
            </w:r>
          </w:p>
          <w:p w14:paraId="57A07DFC" w14:textId="77777777" w:rsidR="00F146E8" w:rsidRPr="00DB76C4" w:rsidRDefault="00F146E8" w:rsidP="00F146E8">
            <w:pPr>
              <w:numPr>
                <w:ilvl w:val="2"/>
                <w:numId w:val="13"/>
              </w:numPr>
              <w:spacing w:beforeLines="50" w:before="120" w:afterLines="50" w:after="120"/>
              <w:jc w:val="both"/>
              <w:rPr>
                <w:rFonts w:ascii="Arial" w:hAnsi="Arial" w:cs="Arial"/>
                <w:sz w:val="18"/>
                <w:szCs w:val="18"/>
                <w:highlight w:val="yellow"/>
                <w:lang w:val="en-US" w:eastAsia="zh-CN"/>
              </w:rPr>
            </w:pPr>
            <w:r w:rsidRPr="00DB76C4">
              <w:rPr>
                <w:rFonts w:ascii="Arial" w:hAnsi="Arial" w:cs="Arial"/>
                <w:sz w:val="18"/>
                <w:szCs w:val="18"/>
                <w:highlight w:val="yellow"/>
                <w:lang w:val="en-US" w:eastAsia="zh-CN"/>
              </w:rPr>
              <w:t>NES Cell: A cell that may transmit SIB1 transmission in response to UL WUS from a UE</w:t>
            </w:r>
          </w:p>
          <w:p w14:paraId="430E17D8" w14:textId="77777777" w:rsidR="00F146E8" w:rsidRPr="00DB76C4" w:rsidRDefault="00F146E8" w:rsidP="00F146E8">
            <w:pPr>
              <w:numPr>
                <w:ilvl w:val="1"/>
                <w:numId w:val="13"/>
              </w:numPr>
              <w:spacing w:beforeLines="50" w:before="120" w:afterLines="50" w:after="120"/>
              <w:ind w:left="1049" w:hanging="329"/>
              <w:jc w:val="both"/>
              <w:rPr>
                <w:rFonts w:ascii="Arial" w:hAnsi="Arial" w:cs="Arial"/>
                <w:sz w:val="18"/>
                <w:szCs w:val="18"/>
                <w:highlight w:val="yellow"/>
                <w:lang w:val="en-US" w:eastAsia="zh-CN"/>
              </w:rPr>
            </w:pPr>
            <w:r w:rsidRPr="00DB76C4">
              <w:rPr>
                <w:rFonts w:ascii="Arial" w:hAnsi="Arial" w:cs="Arial"/>
                <w:sz w:val="18"/>
                <w:szCs w:val="18"/>
                <w:highlight w:val="yellow"/>
                <w:lang w:val="en-US" w:eastAsia="zh-CN"/>
              </w:rPr>
              <w:t>Note 3:</w:t>
            </w:r>
          </w:p>
          <w:p w14:paraId="0EB59782" w14:textId="77777777" w:rsidR="00F146E8" w:rsidRPr="00DB76C4" w:rsidRDefault="00F146E8" w:rsidP="00F146E8">
            <w:pPr>
              <w:numPr>
                <w:ilvl w:val="2"/>
                <w:numId w:val="13"/>
              </w:numPr>
              <w:spacing w:beforeLines="50" w:before="120" w:afterLines="50" w:after="120"/>
              <w:jc w:val="both"/>
              <w:rPr>
                <w:rFonts w:ascii="Arial" w:hAnsi="Arial" w:cs="Arial"/>
                <w:sz w:val="18"/>
                <w:szCs w:val="18"/>
                <w:highlight w:val="yellow"/>
                <w:lang w:val="en-US" w:eastAsia="zh-CN"/>
              </w:rPr>
            </w:pPr>
            <w:r w:rsidRPr="00DB76C4">
              <w:rPr>
                <w:rFonts w:ascii="Arial" w:hAnsi="Arial" w:cs="Arial"/>
                <w:sz w:val="18"/>
                <w:szCs w:val="18"/>
                <w:highlight w:val="yellow"/>
                <w:lang w:val="en-US" w:eastAsia="zh-CN"/>
              </w:rPr>
              <w:t>RAN1 strives to minimize impact to legacy UE</w:t>
            </w:r>
          </w:p>
          <w:p w14:paraId="67820820" w14:textId="77777777" w:rsidR="00F146E8" w:rsidRPr="00DB76C4" w:rsidRDefault="00F146E8" w:rsidP="00F146E8">
            <w:pPr>
              <w:numPr>
                <w:ilvl w:val="2"/>
                <w:numId w:val="13"/>
              </w:numPr>
              <w:spacing w:beforeLines="50" w:before="120" w:afterLines="50" w:after="120"/>
              <w:jc w:val="both"/>
              <w:rPr>
                <w:rFonts w:ascii="Arial" w:hAnsi="Arial" w:cs="Arial"/>
                <w:sz w:val="18"/>
                <w:szCs w:val="18"/>
                <w:highlight w:val="yellow"/>
                <w:lang w:val="en-US" w:eastAsia="zh-CN"/>
              </w:rPr>
            </w:pPr>
            <w:r w:rsidRPr="00DB76C4">
              <w:rPr>
                <w:rFonts w:ascii="Arial" w:hAnsi="Arial" w:cs="Arial"/>
                <w:sz w:val="18"/>
                <w:szCs w:val="18"/>
                <w:highlight w:val="yellow"/>
                <w:lang w:val="en-US" w:eastAsia="zh-CN"/>
              </w:rPr>
              <w:t>RAN1 specification impact to support this feature should be minimized</w:t>
            </w:r>
          </w:p>
          <w:p w14:paraId="46ACF58D" w14:textId="77777777" w:rsidR="005D011C" w:rsidRPr="00F61100" w:rsidRDefault="005D011C" w:rsidP="00881DE5">
            <w:pPr>
              <w:numPr>
                <w:ilvl w:val="0"/>
                <w:numId w:val="13"/>
              </w:numPr>
              <w:spacing w:after="0"/>
              <w:rPr>
                <w:rFonts w:ascii="Arial" w:eastAsia="SimSun" w:hAnsi="Arial" w:cs="Arial"/>
                <w:sz w:val="18"/>
                <w:szCs w:val="16"/>
                <w:lang w:val="en-GB" w:eastAsia="zh-CN"/>
              </w:rPr>
            </w:pPr>
            <w:r w:rsidRPr="00F61100">
              <w:rPr>
                <w:rFonts w:ascii="Arial" w:eastAsia="SimSun" w:hAnsi="Arial" w:cs="Arial"/>
                <w:sz w:val="18"/>
                <w:szCs w:val="16"/>
                <w:lang w:val="en-GB" w:eastAsia="zh-CN"/>
              </w:rPr>
              <w:t>Specify a</w:t>
            </w:r>
            <w:r w:rsidRPr="00F61100">
              <w:rPr>
                <w:rFonts w:ascii="Arial" w:eastAsia="SimSun" w:hAnsi="Arial" w:cs="Arial"/>
                <w:sz w:val="18"/>
                <w:szCs w:val="16"/>
                <w:lang w:val="en-GB" w:eastAsia="en-GB"/>
              </w:rPr>
              <w:t xml:space="preserve">daptation of common signal/channel transmissions. </w:t>
            </w:r>
            <w:r w:rsidRPr="00F61100">
              <w:rPr>
                <w:rFonts w:ascii="Arial" w:eastAsia="SimSun" w:hAnsi="Arial" w:cs="Arial"/>
                <w:sz w:val="18"/>
                <w:szCs w:val="16"/>
                <w:lang w:val="en-GB" w:eastAsia="zh-CN"/>
              </w:rPr>
              <w:t>[RAN1/2/3/4]</w:t>
            </w:r>
          </w:p>
          <w:p w14:paraId="524A6BD3" w14:textId="77777777" w:rsidR="005D011C" w:rsidRPr="00F61100" w:rsidRDefault="005D011C" w:rsidP="00881DE5">
            <w:pPr>
              <w:numPr>
                <w:ilvl w:val="1"/>
                <w:numId w:val="13"/>
              </w:numPr>
              <w:spacing w:beforeLines="50" w:before="120" w:afterLines="50" w:after="120"/>
              <w:ind w:left="1049" w:hanging="329"/>
              <w:jc w:val="both"/>
              <w:rPr>
                <w:rFonts w:ascii="Arial" w:eastAsia="SimSun" w:hAnsi="Arial" w:cs="Arial"/>
                <w:bCs/>
                <w:sz w:val="18"/>
                <w:szCs w:val="16"/>
                <w:lang w:eastAsia="zh-CN"/>
              </w:rPr>
            </w:pPr>
            <w:r w:rsidRPr="00F61100">
              <w:rPr>
                <w:rFonts w:ascii="Arial" w:eastAsia="SimSun" w:hAnsi="Arial" w:cs="Arial"/>
                <w:bCs/>
                <w:sz w:val="18"/>
                <w:szCs w:val="16"/>
                <w:lang w:eastAsia="zh-CN"/>
              </w:rPr>
              <w:t xml:space="preserve">Adaptation of SSB in time domain, e.g. adapting periodicity </w:t>
            </w:r>
          </w:p>
          <w:p w14:paraId="0C177099" w14:textId="77777777" w:rsidR="005D011C" w:rsidRPr="00F61100" w:rsidRDefault="005D011C" w:rsidP="00881DE5">
            <w:pPr>
              <w:numPr>
                <w:ilvl w:val="1"/>
                <w:numId w:val="13"/>
              </w:numPr>
              <w:spacing w:beforeLines="50" w:before="120" w:afterLines="50" w:after="120"/>
              <w:ind w:left="1049" w:hanging="329"/>
              <w:jc w:val="both"/>
              <w:rPr>
                <w:rFonts w:ascii="Arial" w:eastAsia="SimSun" w:hAnsi="Arial" w:cs="Arial"/>
                <w:sz w:val="18"/>
                <w:szCs w:val="16"/>
                <w:lang w:val="en-GB" w:eastAsia="zh-CN"/>
              </w:rPr>
            </w:pPr>
            <w:r w:rsidRPr="00F61100">
              <w:rPr>
                <w:rFonts w:ascii="Arial" w:eastAsia="SimSun" w:hAnsi="Arial" w:cs="Arial"/>
                <w:sz w:val="18"/>
                <w:szCs w:val="16"/>
                <w:lang w:val="en-GB" w:eastAsia="en-GB"/>
              </w:rPr>
              <w:t>Adaptation of PRACH in time domain</w:t>
            </w:r>
          </w:p>
          <w:p w14:paraId="7A47431E" w14:textId="77777777" w:rsidR="005D011C" w:rsidRPr="00F61100" w:rsidRDefault="005D011C" w:rsidP="00881DE5">
            <w:pPr>
              <w:numPr>
                <w:ilvl w:val="1"/>
                <w:numId w:val="13"/>
              </w:numPr>
              <w:spacing w:beforeLines="50" w:before="120" w:afterLines="50" w:after="120"/>
              <w:ind w:left="1049" w:hanging="329"/>
              <w:jc w:val="both"/>
              <w:rPr>
                <w:rFonts w:ascii="Arial" w:eastAsia="SimSun" w:hAnsi="Arial" w:cs="Arial"/>
                <w:sz w:val="18"/>
                <w:szCs w:val="16"/>
                <w:lang w:val="en-GB" w:eastAsia="zh-CN"/>
              </w:rPr>
            </w:pPr>
            <w:bookmarkStart w:id="4" w:name="_Hlk158930096"/>
            <w:r w:rsidRPr="00F61100">
              <w:rPr>
                <w:rFonts w:ascii="Arial" w:eastAsia="SimSun" w:hAnsi="Arial" w:cs="Arial"/>
                <w:sz w:val="18"/>
                <w:szCs w:val="16"/>
                <w:lang w:val="en-GB" w:eastAsia="en-GB"/>
              </w:rPr>
              <w:lastRenderedPageBreak/>
              <w:t>Study adaptation of PRACH in spatial domain, e.g. non-uniform PRACH resources per SSB, and specify if found beneficial</w:t>
            </w:r>
          </w:p>
          <w:p w14:paraId="1AE6D62E" w14:textId="77777777" w:rsidR="005D011C" w:rsidRPr="00F61100" w:rsidRDefault="005D011C" w:rsidP="00881DE5">
            <w:pPr>
              <w:numPr>
                <w:ilvl w:val="2"/>
                <w:numId w:val="13"/>
              </w:numPr>
              <w:spacing w:beforeLines="50" w:before="120" w:afterLines="50" w:after="120"/>
              <w:jc w:val="both"/>
              <w:rPr>
                <w:rFonts w:ascii="Arial" w:eastAsia="SimSun" w:hAnsi="Arial" w:cs="Arial"/>
                <w:sz w:val="18"/>
                <w:szCs w:val="16"/>
                <w:lang w:val="en-GB" w:eastAsia="zh-CN"/>
              </w:rPr>
            </w:pPr>
            <w:r w:rsidRPr="00F61100">
              <w:rPr>
                <w:rFonts w:ascii="Arial" w:eastAsia="SimSun" w:hAnsi="Arial" w:cs="Arial"/>
                <w:sz w:val="18"/>
                <w:szCs w:val="16"/>
                <w:lang w:val="en-GB" w:eastAsia="en-GB"/>
              </w:rPr>
              <w:t>This study is to be done in 2Q’2024 only</w:t>
            </w:r>
          </w:p>
          <w:bookmarkEnd w:id="4"/>
          <w:p w14:paraId="24B354FD" w14:textId="77777777" w:rsidR="005D011C" w:rsidRPr="00F61100" w:rsidRDefault="005D011C" w:rsidP="00881DE5">
            <w:pPr>
              <w:numPr>
                <w:ilvl w:val="1"/>
                <w:numId w:val="13"/>
              </w:numPr>
              <w:spacing w:beforeLines="50" w:before="120" w:afterLines="50" w:after="120"/>
              <w:ind w:left="1049" w:hanging="329"/>
              <w:jc w:val="both"/>
              <w:rPr>
                <w:rFonts w:ascii="Arial" w:eastAsia="SimSun" w:hAnsi="Arial" w:cs="Arial"/>
                <w:sz w:val="18"/>
                <w:szCs w:val="16"/>
                <w:lang w:val="en-GB" w:eastAsia="zh-CN"/>
              </w:rPr>
            </w:pPr>
            <w:r w:rsidRPr="00F61100">
              <w:rPr>
                <w:rFonts w:ascii="Arial" w:eastAsia="SimSun" w:hAnsi="Arial" w:cs="Arial"/>
                <w:sz w:val="18"/>
                <w:szCs w:val="16"/>
                <w:lang w:val="en-GB" w:eastAsia="zh-CN"/>
              </w:rPr>
              <w:t>Adaptation of paging occasions including confining the paging occasions in the time domain</w:t>
            </w:r>
          </w:p>
          <w:p w14:paraId="0ED0432F" w14:textId="77777777" w:rsidR="005D011C" w:rsidRPr="00F61100" w:rsidRDefault="005D011C" w:rsidP="00881DE5">
            <w:pPr>
              <w:numPr>
                <w:ilvl w:val="2"/>
                <w:numId w:val="13"/>
              </w:numPr>
              <w:spacing w:beforeLines="50" w:before="120" w:afterLines="50" w:after="120"/>
              <w:jc w:val="both"/>
              <w:rPr>
                <w:rFonts w:ascii="Arial" w:eastAsia="SimSun" w:hAnsi="Arial" w:cs="Arial"/>
                <w:sz w:val="18"/>
                <w:szCs w:val="16"/>
                <w:lang w:val="en-GB" w:eastAsia="zh-CN"/>
              </w:rPr>
            </w:pPr>
            <w:r w:rsidRPr="00F61100">
              <w:rPr>
                <w:rFonts w:ascii="Arial" w:eastAsia="SimSun" w:hAnsi="Arial" w:cs="Arial"/>
                <w:sz w:val="18"/>
                <w:szCs w:val="16"/>
                <w:lang w:val="en-GB" w:eastAsia="zh-CN"/>
              </w:rPr>
              <w:t>Note: there shall be no paging latency increase</w:t>
            </w:r>
          </w:p>
          <w:p w14:paraId="66AE0A4F" w14:textId="77777777" w:rsidR="005D011C" w:rsidRPr="00F61100" w:rsidRDefault="005D011C" w:rsidP="00881DE5">
            <w:pPr>
              <w:numPr>
                <w:ilvl w:val="1"/>
                <w:numId w:val="13"/>
              </w:numPr>
              <w:spacing w:beforeLines="50" w:before="120" w:afterLines="50" w:after="120"/>
              <w:ind w:left="1049" w:hanging="329"/>
              <w:jc w:val="both"/>
              <w:rPr>
                <w:rFonts w:ascii="Arial" w:eastAsia="SimSun" w:hAnsi="Arial" w:cs="Arial"/>
                <w:sz w:val="18"/>
                <w:szCs w:val="16"/>
                <w:lang w:val="en-GB" w:eastAsia="zh-CN"/>
              </w:rPr>
            </w:pPr>
            <w:r w:rsidRPr="00F61100">
              <w:rPr>
                <w:rFonts w:ascii="Arial" w:eastAsia="SimSun" w:hAnsi="Arial" w:cs="Arial"/>
                <w:sz w:val="18"/>
                <w:szCs w:val="16"/>
                <w:lang w:val="en-GB" w:eastAsia="zh-CN"/>
              </w:rPr>
              <w:t xml:space="preserve">Note: there shall be no negative impact to legacy UEs, unless significant benefits are shown </w:t>
            </w:r>
          </w:p>
          <w:p w14:paraId="7AC48143" w14:textId="0B7A5541" w:rsidR="00FF65F8" w:rsidRPr="00951A3B" w:rsidRDefault="005D011C" w:rsidP="00424E01">
            <w:pPr>
              <w:numPr>
                <w:ilvl w:val="0"/>
                <w:numId w:val="13"/>
              </w:numPr>
              <w:spacing w:after="0"/>
              <w:rPr>
                <w:rFonts w:cs="Arial"/>
                <w:bCs/>
                <w:sz w:val="20"/>
                <w:szCs w:val="20"/>
                <w:lang w:val="en-GB"/>
              </w:rPr>
            </w:pPr>
            <w:r w:rsidRPr="00F61100">
              <w:rPr>
                <w:rFonts w:ascii="Arial" w:eastAsia="SimSun" w:hAnsi="Arial" w:cs="Arial"/>
                <w:bCs/>
                <w:sz w:val="18"/>
                <w:szCs w:val="16"/>
                <w:lang w:val="en-GB" w:eastAsia="en-GB"/>
              </w:rPr>
              <w:t>Specify the corresponding core requirements, for the above features [RAN4].</w:t>
            </w:r>
          </w:p>
        </w:tc>
      </w:tr>
    </w:tbl>
    <w:p w14:paraId="0321B711" w14:textId="77777777" w:rsidR="001B1DFD" w:rsidRDefault="001B1DFD" w:rsidP="001B1DFD">
      <w:pPr>
        <w:jc w:val="both"/>
        <w:rPr>
          <w:rFonts w:ascii="Arial" w:hAnsi="Arial" w:cs="Arial"/>
        </w:rPr>
      </w:pPr>
    </w:p>
    <w:p w14:paraId="3346E2EF" w14:textId="68C75CC2" w:rsidR="00A3616D" w:rsidRDefault="00D32DBE" w:rsidP="0074051B">
      <w:pPr>
        <w:jc w:val="both"/>
      </w:pPr>
      <w:r>
        <w:rPr>
          <w:rFonts w:ascii="Arial" w:hAnsi="Arial" w:cs="Arial"/>
        </w:rPr>
        <w:t xml:space="preserve">During the </w:t>
      </w:r>
      <w:r w:rsidRPr="00D32DBE">
        <w:rPr>
          <w:rFonts w:ascii="Arial" w:hAnsi="Arial" w:cs="Arial"/>
        </w:rPr>
        <w:t>RAN WG2 Meeting #127bis</w:t>
      </w:r>
      <w:r>
        <w:rPr>
          <w:rFonts w:ascii="Arial" w:hAnsi="Arial" w:cs="Arial"/>
        </w:rPr>
        <w:t xml:space="preserve">, the following agreements </w:t>
      </w:r>
      <w:r w:rsidR="00DF637D">
        <w:rPr>
          <w:rFonts w:ascii="Arial" w:hAnsi="Arial" w:cs="Arial"/>
        </w:rPr>
        <w:t xml:space="preserve">were reached </w:t>
      </w:r>
      <w:r w:rsidR="00801073">
        <w:rPr>
          <w:rFonts w:ascii="Arial" w:hAnsi="Arial" w:cs="Arial"/>
        </w:rPr>
        <w:t xml:space="preserve">for the </w:t>
      </w:r>
      <w:r w:rsidR="00D301F8">
        <w:rPr>
          <w:rFonts w:ascii="Arial" w:hAnsi="Arial" w:cs="Arial"/>
        </w:rPr>
        <w:t>on-demand SIB1:</w:t>
      </w:r>
    </w:p>
    <w:p w14:paraId="417CB9F3" w14:textId="5298EEEE" w:rsidR="00A3616D" w:rsidRDefault="00A3616D" w:rsidP="00A3616D">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OD-SIB1</w:t>
      </w:r>
    </w:p>
    <w:p w14:paraId="68F671EC" w14:textId="77777777" w:rsidR="00A3616D" w:rsidRPr="00D565F3" w:rsidRDefault="00A3616D" w:rsidP="00031DB2">
      <w:pPr>
        <w:pStyle w:val="Doc-text2"/>
        <w:numPr>
          <w:ilvl w:val="0"/>
          <w:numId w:val="2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We will inherit all agreements made during SI phase to WI phase.</w:t>
      </w:r>
    </w:p>
    <w:p w14:paraId="517D51FC" w14:textId="77777777" w:rsidR="00A3616D" w:rsidRPr="00D565F3" w:rsidRDefault="00A3616D" w:rsidP="00031DB2">
      <w:pPr>
        <w:pStyle w:val="Doc-text2"/>
        <w:numPr>
          <w:ilvl w:val="0"/>
          <w:numId w:val="2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A</w:t>
      </w:r>
      <w:r w:rsidRPr="00C02B3E">
        <w:t xml:space="preserve"> NES cell can include neighbo</w:t>
      </w:r>
      <w:r>
        <w:t>u</w:t>
      </w:r>
      <w:r w:rsidRPr="00C02B3E">
        <w:t>ring NES cell’s WUS configuration</w:t>
      </w:r>
      <w:r>
        <w:t>.</w:t>
      </w:r>
    </w:p>
    <w:p w14:paraId="4FBF15ED" w14:textId="1BF252E7" w:rsidR="00A3616D" w:rsidRPr="00D565F3" w:rsidRDefault="00A3616D" w:rsidP="00031DB2">
      <w:pPr>
        <w:pStyle w:val="Doc-text2"/>
        <w:numPr>
          <w:ilvl w:val="0"/>
          <w:numId w:val="2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NES cell’s WUS configuration, it is included in a new SIB (including its own WUS configuration).</w:t>
      </w:r>
    </w:p>
    <w:p w14:paraId="70B8F5B8" w14:textId="77777777" w:rsidR="00A3616D" w:rsidRPr="00D565F3" w:rsidRDefault="00A3616D" w:rsidP="00031DB2">
      <w:pPr>
        <w:pStyle w:val="Doc-text2"/>
        <w:numPr>
          <w:ilvl w:val="0"/>
          <w:numId w:val="2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C72196">
        <w:t xml:space="preserve">In on-demand SIB1 procedure, the UE considers RACH failure when PREAMBLE_TRANSMISSION_COUNTER = </w:t>
      </w:r>
      <w:proofErr w:type="spellStart"/>
      <w:r w:rsidRPr="00C72196">
        <w:t>preambleTransMax</w:t>
      </w:r>
      <w:proofErr w:type="spellEnd"/>
      <w:r w:rsidRPr="00C72196">
        <w:t xml:space="preserve"> + 1.</w:t>
      </w:r>
    </w:p>
    <w:p w14:paraId="02B77EC5" w14:textId="77777777" w:rsidR="00A3616D" w:rsidRPr="00D565F3" w:rsidRDefault="00A3616D" w:rsidP="00031DB2">
      <w:pPr>
        <w:pStyle w:val="Doc-text2"/>
        <w:numPr>
          <w:ilvl w:val="0"/>
          <w:numId w:val="2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C72196">
        <w:t xml:space="preserve">The MAC layer will indicate the RACH failure for SI request to upper layers. </w:t>
      </w:r>
      <w:r>
        <w:t>FFS: a</w:t>
      </w:r>
      <w:r w:rsidRPr="00C72196">
        <w:t>fter that the UE upper layer will consider the cell as barred.</w:t>
      </w:r>
    </w:p>
    <w:p w14:paraId="548706D5" w14:textId="77777777" w:rsidR="00A3616D" w:rsidRPr="00D565F3" w:rsidRDefault="00A3616D" w:rsidP="00031DB2">
      <w:pPr>
        <w:pStyle w:val="Doc-text2"/>
        <w:numPr>
          <w:ilvl w:val="0"/>
          <w:numId w:val="2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A157D7">
        <w:t xml:space="preserve">The legacy UE behaviour can be reused upon on-demand SIB1 </w:t>
      </w:r>
      <w:r>
        <w:t>acquisition failure</w:t>
      </w:r>
      <w:r w:rsidRPr="00A157D7">
        <w:t xml:space="preserve">, i.e., the NES UE should follow the </w:t>
      </w:r>
      <w:proofErr w:type="spellStart"/>
      <w:r w:rsidRPr="00A157D7">
        <w:t>intraFreqReselection</w:t>
      </w:r>
      <w:proofErr w:type="spellEnd"/>
      <w:r w:rsidRPr="00A157D7">
        <w:t xml:space="preserve"> in MIB of NES cell.</w:t>
      </w:r>
    </w:p>
    <w:p w14:paraId="5B1E0D38" w14:textId="77777777" w:rsidR="00A3616D" w:rsidRPr="00D565F3" w:rsidRDefault="00A3616D" w:rsidP="00031DB2">
      <w:pPr>
        <w:pStyle w:val="Doc-text2"/>
        <w:numPr>
          <w:ilvl w:val="0"/>
          <w:numId w:val="2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A</w:t>
      </w:r>
      <w:r w:rsidRPr="00932566">
        <w:t xml:space="preserve"> </w:t>
      </w:r>
      <w:r>
        <w:t>c</w:t>
      </w:r>
      <w:r w:rsidRPr="00932566">
        <w:t>ell for which SIB1 request configuration is available, can periodically broadcast SIB1.</w:t>
      </w:r>
    </w:p>
    <w:p w14:paraId="2AEE0725" w14:textId="77777777" w:rsidR="00A3616D" w:rsidRPr="00D565F3" w:rsidRDefault="00A3616D" w:rsidP="00031DB2">
      <w:pPr>
        <w:pStyle w:val="Doc-text2"/>
        <w:numPr>
          <w:ilvl w:val="0"/>
          <w:numId w:val="2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932566">
        <w:t xml:space="preserve">If UE has SIB1 request configuration of a </w:t>
      </w:r>
      <w:r>
        <w:t>c</w:t>
      </w:r>
      <w:r w:rsidRPr="00932566">
        <w:t>ell, UE needs to check if SIB1 is currently being broadcasted or provided on demand for that cell before requesting SIB1 of that cell.</w:t>
      </w:r>
    </w:p>
    <w:p w14:paraId="0894DC34" w14:textId="77777777" w:rsidR="00A3616D" w:rsidRPr="00D565F3" w:rsidRDefault="00A3616D" w:rsidP="00031DB2">
      <w:pPr>
        <w:pStyle w:val="Doc-text2"/>
        <w:numPr>
          <w:ilvl w:val="0"/>
          <w:numId w:val="2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E262C1">
        <w:rPr>
          <w:rFonts w:eastAsiaTheme="minorEastAsia"/>
          <w:lang w:val="en-US"/>
        </w:rPr>
        <w:t xml:space="preserve">Legacy UEs bar the OD-SIB1 cell based on no SIB1 indication </w:t>
      </w:r>
      <w:r>
        <w:rPr>
          <w:rFonts w:eastAsiaTheme="minorEastAsia"/>
          <w:lang w:val="en-US"/>
        </w:rPr>
        <w:t xml:space="preserve">in MIB e.g. </w:t>
      </w:r>
      <w:r w:rsidRPr="00E262C1">
        <w:rPr>
          <w:rFonts w:eastAsiaTheme="minorEastAsia"/>
          <w:lang w:val="en-US"/>
        </w:rPr>
        <w:t xml:space="preserve">via </w:t>
      </w:r>
      <w:proofErr w:type="spellStart"/>
      <w:r w:rsidRPr="00E262C1">
        <w:rPr>
          <w:rFonts w:eastAsiaTheme="minorEastAsia"/>
          <w:lang w:val="en-US"/>
        </w:rPr>
        <w:t>ssb-SubcarrierOffset</w:t>
      </w:r>
      <w:proofErr w:type="spellEnd"/>
      <w:r w:rsidRPr="00E262C1">
        <w:rPr>
          <w:rFonts w:eastAsiaTheme="minorEastAsia"/>
          <w:lang w:val="en-US"/>
        </w:rPr>
        <w:t>.</w:t>
      </w:r>
      <w:r>
        <w:rPr>
          <w:rFonts w:eastAsiaTheme="minorEastAsia"/>
          <w:lang w:val="en-US"/>
        </w:rPr>
        <w:t xml:space="preserve"> Detailed solution is up to RAN1. If this works, n</w:t>
      </w:r>
      <w:r>
        <w:t xml:space="preserve">o separate barring bit for R19 NES </w:t>
      </w:r>
      <w:proofErr w:type="spellStart"/>
      <w:r>
        <w:t>UEs</w:t>
      </w:r>
      <w:proofErr w:type="spellEnd"/>
      <w:r>
        <w:t xml:space="preserve"> is introduced.</w:t>
      </w:r>
    </w:p>
    <w:p w14:paraId="51D06E7D" w14:textId="3A6336BE" w:rsidR="00A3616D" w:rsidRPr="006A4433" w:rsidRDefault="00A3616D" w:rsidP="00031DB2">
      <w:pPr>
        <w:pStyle w:val="Doc-text2"/>
        <w:numPr>
          <w:ilvl w:val="0"/>
          <w:numId w:val="2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C453B4">
        <w:t xml:space="preserve">NES </w:t>
      </w:r>
      <w:proofErr w:type="spellStart"/>
      <w:r w:rsidRPr="00C453B4">
        <w:t>UEs</w:t>
      </w:r>
      <w:proofErr w:type="spellEnd"/>
      <w:r w:rsidRPr="00C453B4">
        <w:t xml:space="preserve"> should be allowed to reselect to cells that are prevented from legacy </w:t>
      </w:r>
      <w:proofErr w:type="spellStart"/>
      <w:r w:rsidRPr="00C453B4">
        <w:t>UEs</w:t>
      </w:r>
      <w:proofErr w:type="spellEnd"/>
      <w:r w:rsidRPr="00C453B4">
        <w:t xml:space="preserve"> (e.g. by excluded cell list, reselection priorities).</w:t>
      </w:r>
    </w:p>
    <w:p w14:paraId="442B82B5" w14:textId="77777777" w:rsidR="00A3616D" w:rsidRPr="00712935" w:rsidRDefault="00A3616D" w:rsidP="00031DB2">
      <w:pPr>
        <w:pStyle w:val="Doc-text2"/>
        <w:numPr>
          <w:ilvl w:val="0"/>
          <w:numId w:val="2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lang w:val="en-US"/>
        </w:rPr>
        <w:t xml:space="preserve">RAN2 will not start the discussion on the issue </w:t>
      </w:r>
      <w:r w:rsidRPr="00243075">
        <w:t>when the UL WUS configuration update in Cell A is not synchronised with the UL WUS configuration update in the NES cell</w:t>
      </w:r>
      <w:r>
        <w:t>, unless we’re asked to do that by other WG, e.g. RAN3.</w:t>
      </w:r>
    </w:p>
    <w:p w14:paraId="544236AA" w14:textId="77777777" w:rsidR="00A3616D" w:rsidRDefault="00A3616D" w:rsidP="00A3616D">
      <w:pPr>
        <w:pStyle w:val="Doc-text2"/>
      </w:pPr>
    </w:p>
    <w:bookmarkEnd w:id="0"/>
    <w:p w14:paraId="46379817" w14:textId="77777777" w:rsidR="00D32DBE" w:rsidRDefault="00D32DBE" w:rsidP="00D32DBE">
      <w:pPr>
        <w:jc w:val="both"/>
        <w:rPr>
          <w:rFonts w:ascii="Arial" w:hAnsi="Arial" w:cs="Arial"/>
        </w:rPr>
      </w:pPr>
      <w:r w:rsidRPr="001B1DFD">
        <w:rPr>
          <w:rFonts w:ascii="Arial" w:hAnsi="Arial" w:cs="Arial"/>
        </w:rPr>
        <w:t>In this paper, we discuss the remaining issues raised in the previous RAN WG2 meetings. In the Appendix we also provide the list of RAN1 agreements</w:t>
      </w:r>
      <w:r>
        <w:rPr>
          <w:rFonts w:ascii="Arial" w:hAnsi="Arial" w:cs="Arial"/>
        </w:rPr>
        <w:t>.</w:t>
      </w:r>
    </w:p>
    <w:p w14:paraId="3CDB062A" w14:textId="115E895E" w:rsidR="00714EDA" w:rsidRPr="001B1DFD" w:rsidRDefault="00C11274" w:rsidP="001B1DFD">
      <w:pPr>
        <w:pStyle w:val="Heading1"/>
        <w:ind w:left="0" w:firstLine="0"/>
        <w:rPr>
          <w:rFonts w:cs="Arial"/>
        </w:rPr>
      </w:pPr>
      <w:r w:rsidRPr="001B1DFD">
        <w:rPr>
          <w:rFonts w:cs="Arial"/>
        </w:rPr>
        <w:t>2</w:t>
      </w:r>
      <w:r w:rsidR="00714EDA" w:rsidRPr="001B1DFD">
        <w:rPr>
          <w:rFonts w:cs="Arial"/>
        </w:rPr>
        <w:tab/>
      </w:r>
      <w:r w:rsidR="0022074A" w:rsidRPr="001B1DFD">
        <w:rPr>
          <w:rFonts w:cs="Arial"/>
        </w:rPr>
        <w:t xml:space="preserve">UL </w:t>
      </w:r>
      <w:r w:rsidR="000915BE" w:rsidRPr="001B1DFD">
        <w:rPr>
          <w:rFonts w:cs="Arial"/>
        </w:rPr>
        <w:t xml:space="preserve">WUS </w:t>
      </w:r>
      <w:r w:rsidR="00647154" w:rsidRPr="001B1DFD">
        <w:rPr>
          <w:rFonts w:cs="Arial"/>
        </w:rPr>
        <w:t>c</w:t>
      </w:r>
      <w:r w:rsidR="000915BE" w:rsidRPr="001B1DFD">
        <w:rPr>
          <w:rFonts w:cs="Arial"/>
        </w:rPr>
        <w:t>onfiguration</w:t>
      </w:r>
      <w:r w:rsidR="007C1C00">
        <w:rPr>
          <w:rFonts w:cs="Arial"/>
        </w:rPr>
        <w:t xml:space="preserve">, </w:t>
      </w:r>
      <w:r w:rsidR="00B31C85">
        <w:rPr>
          <w:rFonts w:cs="Arial"/>
        </w:rPr>
        <w:t xml:space="preserve">on-demand </w:t>
      </w:r>
      <w:r w:rsidR="007C1C00">
        <w:rPr>
          <w:rFonts w:cs="Arial"/>
        </w:rPr>
        <w:t>SIB1 acquisition</w:t>
      </w:r>
      <w:r w:rsidR="000915BE" w:rsidRPr="001B1DFD">
        <w:rPr>
          <w:rFonts w:cs="Arial"/>
        </w:rPr>
        <w:t xml:space="preserve"> </w:t>
      </w:r>
      <w:r w:rsidR="00647154" w:rsidRPr="001B1DFD">
        <w:rPr>
          <w:rFonts w:cs="Arial"/>
        </w:rPr>
        <w:t>and UE behaviour</w:t>
      </w:r>
    </w:p>
    <w:p w14:paraId="65FD8D8A" w14:textId="5D74A57C" w:rsidR="00750A87" w:rsidRDefault="000011CF" w:rsidP="000C7A4E">
      <w:pPr>
        <w:jc w:val="both"/>
        <w:rPr>
          <w:rFonts w:ascii="Arial" w:hAnsi="Arial" w:cs="Arial"/>
        </w:rPr>
      </w:pPr>
      <w:r>
        <w:rPr>
          <w:rFonts w:ascii="Arial" w:hAnsi="Arial" w:cs="Arial"/>
        </w:rPr>
        <w:t xml:space="preserve">As </w:t>
      </w:r>
      <w:r w:rsidR="00C30E0A">
        <w:rPr>
          <w:rFonts w:ascii="Arial" w:hAnsi="Arial" w:cs="Arial"/>
        </w:rPr>
        <w:t>agreed</w:t>
      </w:r>
      <w:r w:rsidR="0015758D">
        <w:rPr>
          <w:rFonts w:ascii="Arial" w:hAnsi="Arial" w:cs="Arial"/>
        </w:rPr>
        <w:t xml:space="preserve"> in the latest WID</w:t>
      </w:r>
      <w:r w:rsidR="00506D40">
        <w:rPr>
          <w:rFonts w:ascii="Arial" w:hAnsi="Arial" w:cs="Arial"/>
        </w:rPr>
        <w:t xml:space="preserve"> </w:t>
      </w:r>
      <w:r w:rsidR="00506D40" w:rsidRPr="00506D40">
        <w:rPr>
          <w:rFonts w:ascii="Arial" w:hAnsi="Arial" w:cs="Arial"/>
        </w:rPr>
        <w:t xml:space="preserve">RAN#105 </w:t>
      </w:r>
      <w:r w:rsidR="00466990">
        <w:rPr>
          <w:rFonts w:ascii="Arial" w:hAnsi="Arial" w:cs="Arial"/>
        </w:rPr>
        <w:fldChar w:fldCharType="begin"/>
      </w:r>
      <w:r w:rsidR="00466990">
        <w:rPr>
          <w:rFonts w:ascii="Arial" w:hAnsi="Arial" w:cs="Arial"/>
        </w:rPr>
        <w:instrText xml:space="preserve"> REF _Ref177564008 \r \h </w:instrText>
      </w:r>
      <w:r w:rsidR="00466990">
        <w:rPr>
          <w:rFonts w:ascii="Arial" w:hAnsi="Arial" w:cs="Arial"/>
        </w:rPr>
      </w:r>
      <w:r w:rsidR="00466990">
        <w:rPr>
          <w:rFonts w:ascii="Arial" w:hAnsi="Arial" w:cs="Arial"/>
        </w:rPr>
        <w:fldChar w:fldCharType="separate"/>
      </w:r>
      <w:r w:rsidR="00466990">
        <w:rPr>
          <w:rFonts w:ascii="Arial" w:hAnsi="Arial" w:cs="Arial"/>
        </w:rPr>
        <w:t>[4]</w:t>
      </w:r>
      <w:r w:rsidR="00466990">
        <w:rPr>
          <w:rFonts w:ascii="Arial" w:hAnsi="Arial" w:cs="Arial"/>
        </w:rPr>
        <w:fldChar w:fldCharType="end"/>
      </w:r>
      <w:r w:rsidR="00466990">
        <w:rPr>
          <w:rFonts w:ascii="Arial" w:hAnsi="Arial" w:cs="Arial"/>
        </w:rPr>
        <w:t>,</w:t>
      </w:r>
      <w:r w:rsidR="00506D40">
        <w:rPr>
          <w:rFonts w:ascii="Arial" w:hAnsi="Arial" w:cs="Arial"/>
        </w:rPr>
        <w:t xml:space="preserve"> RAN2 should</w:t>
      </w:r>
      <w:r w:rsidR="00750A87">
        <w:rPr>
          <w:rFonts w:ascii="Arial" w:hAnsi="Arial" w:cs="Arial"/>
        </w:rPr>
        <w:t>:</w:t>
      </w:r>
    </w:p>
    <w:p w14:paraId="2558BBED" w14:textId="25A79BF5" w:rsidR="00750A87" w:rsidRPr="00790280" w:rsidRDefault="00750A87" w:rsidP="00031DB2">
      <w:pPr>
        <w:pStyle w:val="ListParagraph"/>
        <w:numPr>
          <w:ilvl w:val="0"/>
          <w:numId w:val="28"/>
        </w:numPr>
        <w:jc w:val="both"/>
        <w:rPr>
          <w:rFonts w:ascii="Arial" w:hAnsi="Arial" w:cs="Arial"/>
          <w:sz w:val="20"/>
          <w:szCs w:val="20"/>
          <w:highlight w:val="yellow"/>
        </w:rPr>
      </w:pPr>
      <w:r w:rsidRPr="00790280">
        <w:rPr>
          <w:rFonts w:ascii="Arial" w:hAnsi="Arial" w:cs="Arial"/>
          <w:sz w:val="20"/>
          <w:szCs w:val="20"/>
          <w:highlight w:val="yellow"/>
        </w:rPr>
        <w:t xml:space="preserve">Specify procedures and </w:t>
      </w:r>
      <w:proofErr w:type="spellStart"/>
      <w:r w:rsidRPr="00790280">
        <w:rPr>
          <w:rFonts w:ascii="Arial" w:hAnsi="Arial" w:cs="Arial"/>
          <w:sz w:val="20"/>
          <w:szCs w:val="20"/>
          <w:highlight w:val="yellow"/>
        </w:rPr>
        <w:t>signaling</w:t>
      </w:r>
      <w:proofErr w:type="spellEnd"/>
      <w:r w:rsidRPr="00790280">
        <w:rPr>
          <w:rFonts w:ascii="Arial" w:hAnsi="Arial" w:cs="Arial"/>
          <w:sz w:val="20"/>
          <w:szCs w:val="20"/>
          <w:highlight w:val="yellow"/>
        </w:rPr>
        <w:t xml:space="preserve"> method(s) for Case 2 [RAN1/2]</w:t>
      </w:r>
    </w:p>
    <w:p w14:paraId="10E79D94" w14:textId="77777777" w:rsidR="00DE2CDC" w:rsidRPr="00790280" w:rsidRDefault="00DE2CDC" w:rsidP="00DE2CDC">
      <w:pPr>
        <w:pStyle w:val="ListParagraph"/>
        <w:jc w:val="both"/>
        <w:rPr>
          <w:rFonts w:ascii="Arial" w:hAnsi="Arial" w:cs="Arial"/>
          <w:sz w:val="20"/>
          <w:szCs w:val="20"/>
          <w:highlight w:val="yellow"/>
        </w:rPr>
      </w:pPr>
    </w:p>
    <w:p w14:paraId="582E40DF" w14:textId="11FCBF15" w:rsidR="00DA1B90" w:rsidRPr="00DA1B90" w:rsidRDefault="00750A87">
      <w:pPr>
        <w:pStyle w:val="ListParagraph"/>
        <w:numPr>
          <w:ilvl w:val="0"/>
          <w:numId w:val="27"/>
        </w:numPr>
        <w:jc w:val="both"/>
        <w:rPr>
          <w:rFonts w:ascii="Arial" w:hAnsi="Arial" w:cs="Arial"/>
        </w:rPr>
      </w:pPr>
      <w:r w:rsidRPr="00DA1B90">
        <w:rPr>
          <w:rFonts w:ascii="Arial" w:hAnsi="Arial" w:cs="Arial"/>
          <w:sz w:val="20"/>
          <w:szCs w:val="20"/>
          <w:highlight w:val="yellow"/>
        </w:rPr>
        <w:t>Case 2: UE obtains UL WUS configuration from Cell A, UE transmits UL WUS on NES Cell, UE receives on-demand SIB1 from NES Cell</w:t>
      </w:r>
      <w:r w:rsidR="00003AC0" w:rsidRPr="00DA1B90">
        <w:rPr>
          <w:rFonts w:ascii="Arial" w:hAnsi="Arial" w:cs="Arial"/>
          <w:sz w:val="20"/>
          <w:szCs w:val="20"/>
          <w:highlight w:val="yellow"/>
        </w:rPr>
        <w:t>.</w:t>
      </w:r>
    </w:p>
    <w:p w14:paraId="79988C20" w14:textId="73ACD97D" w:rsidR="00790280" w:rsidRPr="00DA1B90" w:rsidRDefault="00750A87">
      <w:pPr>
        <w:pStyle w:val="ListParagraph"/>
        <w:numPr>
          <w:ilvl w:val="0"/>
          <w:numId w:val="27"/>
        </w:numPr>
        <w:jc w:val="both"/>
        <w:rPr>
          <w:rFonts w:ascii="Arial" w:hAnsi="Arial" w:cs="Arial"/>
        </w:rPr>
      </w:pPr>
      <w:r w:rsidRPr="00DA1B90">
        <w:rPr>
          <w:rFonts w:ascii="Arial" w:hAnsi="Arial" w:cs="Arial"/>
        </w:rPr>
        <w:t xml:space="preserve"> </w:t>
      </w:r>
    </w:p>
    <w:p w14:paraId="26B4DFDF" w14:textId="021EE4AB" w:rsidR="001C14B5" w:rsidRDefault="001C14B5" w:rsidP="00B96B53">
      <w:pPr>
        <w:jc w:val="both"/>
        <w:rPr>
          <w:rFonts w:ascii="Arial" w:hAnsi="Arial" w:cs="Arial"/>
        </w:rPr>
      </w:pPr>
      <w:r>
        <w:rPr>
          <w:rFonts w:ascii="Arial" w:hAnsi="Arial" w:cs="Arial"/>
        </w:rPr>
        <w:t xml:space="preserve">Furthermore, </w:t>
      </w:r>
      <w:r w:rsidR="008E416E">
        <w:rPr>
          <w:rFonts w:ascii="Arial" w:hAnsi="Arial" w:cs="Arial"/>
        </w:rPr>
        <w:t xml:space="preserve">during </w:t>
      </w:r>
      <w:r w:rsidR="00E23DF0">
        <w:rPr>
          <w:rFonts w:ascii="Arial" w:hAnsi="Arial" w:cs="Arial"/>
        </w:rPr>
        <w:t>RAN2#127bis meeting the following general agreement concerning the WI phase was made:</w:t>
      </w:r>
    </w:p>
    <w:p w14:paraId="549BE7B9" w14:textId="77777777" w:rsidR="006B5E72" w:rsidRPr="00274E48" w:rsidRDefault="006B5E72" w:rsidP="006B5E72">
      <w:pPr>
        <w:pStyle w:val="Doc-text2"/>
        <w:pBdr>
          <w:top w:val="single" w:sz="4" w:space="1" w:color="auto"/>
          <w:left w:val="single" w:sz="4" w:space="4" w:color="auto"/>
          <w:bottom w:val="single" w:sz="4" w:space="1" w:color="auto"/>
          <w:right w:val="single" w:sz="4" w:space="0" w:color="auto"/>
        </w:pBdr>
        <w:overflowPunct/>
        <w:autoSpaceDE/>
        <w:autoSpaceDN/>
        <w:adjustRightInd/>
        <w:textAlignment w:val="auto"/>
        <w:rPr>
          <w:rFonts w:cs="Arial"/>
          <w:b/>
          <w:bCs/>
        </w:rPr>
      </w:pPr>
      <w:r w:rsidRPr="00274E48">
        <w:rPr>
          <w:rFonts w:cs="Arial"/>
          <w:b/>
          <w:bCs/>
        </w:rPr>
        <w:t>RAN WG2 Meeting #127bis</w:t>
      </w:r>
    </w:p>
    <w:p w14:paraId="7C1584B6" w14:textId="77777777" w:rsidR="006B5E72" w:rsidRPr="00274E48" w:rsidRDefault="006B5E72" w:rsidP="006B5E72">
      <w:pPr>
        <w:pStyle w:val="Doc-text2"/>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p>
    <w:p w14:paraId="60913885" w14:textId="77777777" w:rsidR="006B5E72" w:rsidRPr="00D565F3" w:rsidRDefault="006B5E72" w:rsidP="006B5E72">
      <w:pPr>
        <w:pStyle w:val="Doc-text2"/>
        <w:numPr>
          <w:ilvl w:val="0"/>
          <w:numId w:val="3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We will inherit all agreements made during SI phase to WI phase.</w:t>
      </w:r>
    </w:p>
    <w:p w14:paraId="3FD96F1B" w14:textId="77777777" w:rsidR="006B5E72" w:rsidRPr="006B5E72" w:rsidRDefault="006B5E72" w:rsidP="00B96B53">
      <w:pPr>
        <w:jc w:val="both"/>
        <w:rPr>
          <w:rFonts w:ascii="Arial" w:hAnsi="Arial" w:cs="Arial"/>
          <w:lang w:val="en-US"/>
        </w:rPr>
      </w:pPr>
    </w:p>
    <w:p w14:paraId="4EC19BB0" w14:textId="2282837E" w:rsidR="000B729B" w:rsidRDefault="00481EDD" w:rsidP="00B96B53">
      <w:pPr>
        <w:jc w:val="both"/>
        <w:rPr>
          <w:rFonts w:ascii="Arial" w:hAnsi="Arial" w:cs="Arial"/>
        </w:rPr>
      </w:pPr>
      <w:r>
        <w:rPr>
          <w:rFonts w:ascii="Arial" w:hAnsi="Arial" w:cs="Arial"/>
        </w:rPr>
        <w:lastRenderedPageBreak/>
        <w:t>Taking this into consideration, in th</w:t>
      </w:r>
      <w:r w:rsidR="00DD4750">
        <w:rPr>
          <w:rFonts w:ascii="Arial" w:hAnsi="Arial" w:cs="Arial"/>
        </w:rPr>
        <w:t xml:space="preserve">is </w:t>
      </w:r>
      <w:r w:rsidR="000B729B">
        <w:rPr>
          <w:rFonts w:ascii="Arial" w:hAnsi="Arial" w:cs="Arial"/>
        </w:rPr>
        <w:t xml:space="preserve">section we </w:t>
      </w:r>
      <w:r w:rsidR="00DD4750">
        <w:rPr>
          <w:rFonts w:ascii="Arial" w:hAnsi="Arial" w:cs="Arial"/>
        </w:rPr>
        <w:t>address</w:t>
      </w:r>
      <w:r w:rsidR="000B729B">
        <w:rPr>
          <w:rFonts w:ascii="Arial" w:hAnsi="Arial" w:cs="Arial"/>
        </w:rPr>
        <w:t xml:space="preserve"> the </w:t>
      </w:r>
      <w:r w:rsidR="0024008D">
        <w:rPr>
          <w:rFonts w:ascii="Arial" w:hAnsi="Arial" w:cs="Arial"/>
        </w:rPr>
        <w:t xml:space="preserve">remaining </w:t>
      </w:r>
      <w:r w:rsidR="000B729B">
        <w:rPr>
          <w:rFonts w:ascii="Arial" w:hAnsi="Arial" w:cs="Arial"/>
        </w:rPr>
        <w:t>aspects</w:t>
      </w:r>
      <w:r w:rsidR="0024008D">
        <w:rPr>
          <w:rFonts w:ascii="Arial" w:hAnsi="Arial" w:cs="Arial"/>
        </w:rPr>
        <w:t xml:space="preserve"> concerning</w:t>
      </w:r>
      <w:r w:rsidR="00B553F8">
        <w:rPr>
          <w:rFonts w:ascii="Arial" w:hAnsi="Arial" w:cs="Arial"/>
        </w:rPr>
        <w:t xml:space="preserve">: </w:t>
      </w:r>
    </w:p>
    <w:p w14:paraId="0661BD7E" w14:textId="2B28562C" w:rsidR="00B553F8" w:rsidRPr="00E73876" w:rsidRDefault="0024008D" w:rsidP="00031DB2">
      <w:pPr>
        <w:pStyle w:val="ListParagraph"/>
        <w:numPr>
          <w:ilvl w:val="0"/>
          <w:numId w:val="18"/>
        </w:numPr>
        <w:jc w:val="both"/>
        <w:rPr>
          <w:rFonts w:ascii="Arial" w:hAnsi="Arial" w:cs="Arial"/>
          <w:sz w:val="20"/>
          <w:szCs w:val="20"/>
        </w:rPr>
      </w:pPr>
      <w:bookmarkStart w:id="5" w:name="_Hlk169527256"/>
      <w:r>
        <w:rPr>
          <w:rFonts w:ascii="Arial" w:hAnsi="Arial" w:cs="Arial"/>
          <w:sz w:val="20"/>
          <w:szCs w:val="20"/>
          <w:lang w:val="en-US"/>
        </w:rPr>
        <w:t>The</w:t>
      </w:r>
      <w:r w:rsidR="005565F3">
        <w:rPr>
          <w:rFonts w:ascii="Arial" w:hAnsi="Arial" w:cs="Arial"/>
          <w:sz w:val="20"/>
          <w:szCs w:val="20"/>
          <w:lang w:val="en-US"/>
        </w:rPr>
        <w:t xml:space="preserve"> </w:t>
      </w:r>
      <w:r w:rsidR="00F2746E" w:rsidRPr="00E73876">
        <w:rPr>
          <w:rFonts w:ascii="Arial" w:hAnsi="Arial" w:cs="Arial"/>
          <w:sz w:val="20"/>
          <w:szCs w:val="20"/>
        </w:rPr>
        <w:t>UL WUS configuration</w:t>
      </w:r>
      <w:r w:rsidR="004A30F0" w:rsidRPr="00E73876">
        <w:rPr>
          <w:rFonts w:ascii="Arial" w:hAnsi="Arial" w:cs="Arial"/>
          <w:sz w:val="20"/>
          <w:szCs w:val="20"/>
        </w:rPr>
        <w:t>,</w:t>
      </w:r>
      <w:r w:rsidR="00970B43">
        <w:rPr>
          <w:rFonts w:ascii="Arial" w:hAnsi="Arial" w:cs="Arial"/>
          <w:sz w:val="20"/>
          <w:szCs w:val="20"/>
        </w:rPr>
        <w:t xml:space="preserve"> and</w:t>
      </w:r>
    </w:p>
    <w:p w14:paraId="402B57A9" w14:textId="485B5520" w:rsidR="003D1119" w:rsidRPr="00E73876" w:rsidRDefault="00722FAA" w:rsidP="00031DB2">
      <w:pPr>
        <w:pStyle w:val="ListParagraph"/>
        <w:numPr>
          <w:ilvl w:val="0"/>
          <w:numId w:val="18"/>
        </w:numPr>
        <w:jc w:val="both"/>
        <w:rPr>
          <w:rFonts w:ascii="Arial" w:hAnsi="Arial" w:cs="Arial"/>
          <w:sz w:val="20"/>
          <w:szCs w:val="20"/>
        </w:rPr>
      </w:pPr>
      <w:bookmarkStart w:id="6" w:name="_Hlk169531348"/>
      <w:bookmarkEnd w:id="5"/>
      <w:r>
        <w:rPr>
          <w:rFonts w:ascii="Arial" w:hAnsi="Arial" w:cs="Arial"/>
          <w:sz w:val="20"/>
          <w:szCs w:val="20"/>
          <w:lang w:val="en-US"/>
        </w:rPr>
        <w:t>RA procedure for</w:t>
      </w:r>
      <w:r w:rsidR="003D1119">
        <w:rPr>
          <w:rFonts w:ascii="Arial" w:hAnsi="Arial" w:cs="Arial"/>
          <w:sz w:val="20"/>
          <w:szCs w:val="20"/>
          <w:lang w:val="en-US"/>
        </w:rPr>
        <w:t xml:space="preserve"> </w:t>
      </w:r>
      <w:r w:rsidR="007463DA">
        <w:rPr>
          <w:rFonts w:ascii="Arial" w:hAnsi="Arial" w:cs="Arial"/>
          <w:sz w:val="20"/>
          <w:szCs w:val="20"/>
          <w:lang w:val="en-US"/>
        </w:rPr>
        <w:t>on-demand SIB1</w:t>
      </w:r>
      <w:r w:rsidR="003208FB">
        <w:rPr>
          <w:rFonts w:ascii="Arial" w:hAnsi="Arial" w:cs="Arial"/>
          <w:sz w:val="20"/>
          <w:szCs w:val="20"/>
          <w:lang w:val="en-US"/>
        </w:rPr>
        <w:t xml:space="preserve"> acquisition</w:t>
      </w:r>
      <w:r w:rsidR="00BC0C9F">
        <w:rPr>
          <w:rFonts w:ascii="Arial" w:hAnsi="Arial" w:cs="Arial"/>
          <w:sz w:val="20"/>
          <w:szCs w:val="20"/>
          <w:lang w:val="en-US"/>
        </w:rPr>
        <w:t xml:space="preserve"> including the UE behavior</w:t>
      </w:r>
      <w:r w:rsidR="007463DA">
        <w:rPr>
          <w:rFonts w:ascii="Arial" w:hAnsi="Arial" w:cs="Arial"/>
          <w:sz w:val="20"/>
          <w:szCs w:val="20"/>
          <w:lang w:val="en-US"/>
        </w:rPr>
        <w:t>.</w:t>
      </w:r>
    </w:p>
    <w:bookmarkEnd w:id="6"/>
    <w:p w14:paraId="69380060" w14:textId="77777777" w:rsidR="00873724" w:rsidRDefault="00873724" w:rsidP="00873724">
      <w:pPr>
        <w:pStyle w:val="Proposal"/>
        <w:numPr>
          <w:ilvl w:val="0"/>
          <w:numId w:val="0"/>
        </w:numPr>
        <w:overflowPunct/>
        <w:autoSpaceDE/>
        <w:autoSpaceDN/>
        <w:adjustRightInd/>
        <w:ind w:left="1699"/>
        <w:textAlignment w:val="auto"/>
        <w:rPr>
          <w:lang w:eastAsia="ja-JP"/>
        </w:rPr>
      </w:pPr>
    </w:p>
    <w:p w14:paraId="46A92F1A" w14:textId="17DAAC4B" w:rsidR="00103950" w:rsidRPr="005565F3" w:rsidRDefault="00103950" w:rsidP="00103950">
      <w:pPr>
        <w:pStyle w:val="Heading2"/>
        <w:rPr>
          <w:lang w:val="x-none"/>
        </w:rPr>
      </w:pPr>
      <w:r>
        <w:t>2.</w:t>
      </w:r>
      <w:r w:rsidR="0046521B">
        <w:t>1</w:t>
      </w:r>
      <w:r w:rsidRPr="008D7290">
        <w:tab/>
      </w:r>
      <w:r w:rsidRPr="005565F3">
        <w:rPr>
          <w:rFonts w:cs="Arial"/>
          <w:color w:val="000000" w:themeColor="text1"/>
          <w:lang w:val="en-CA"/>
        </w:rPr>
        <w:tab/>
        <w:t xml:space="preserve">UL WUS configuration </w:t>
      </w:r>
    </w:p>
    <w:p w14:paraId="3584539A" w14:textId="1B586BB2" w:rsidR="005117A9" w:rsidRPr="00031DB2" w:rsidRDefault="005117A9" w:rsidP="005117A9">
      <w:pPr>
        <w:jc w:val="both"/>
        <w:rPr>
          <w:rFonts w:ascii="Arial" w:hAnsi="Arial" w:cs="Arial"/>
        </w:rPr>
      </w:pPr>
      <w:r w:rsidRPr="00031DB2">
        <w:rPr>
          <w:rFonts w:ascii="Arial" w:hAnsi="Arial" w:cs="Arial"/>
        </w:rPr>
        <w:t xml:space="preserve">RAN2 agreed </w:t>
      </w:r>
      <w:r>
        <w:rPr>
          <w:rFonts w:ascii="Arial" w:hAnsi="Arial" w:cs="Arial"/>
        </w:rPr>
        <w:t xml:space="preserve">during RAN2#127bis meeting that a UE should check if SIB1 is currently broadcasted by the NES cell before requesting it. </w:t>
      </w:r>
    </w:p>
    <w:p w14:paraId="3087FEE8" w14:textId="77777777" w:rsidR="005117A9" w:rsidRDefault="005117A9" w:rsidP="005117A9">
      <w:pPr>
        <w:pStyle w:val="Doc-text2"/>
        <w:pBdr>
          <w:top w:val="single" w:sz="4" w:space="1" w:color="auto"/>
          <w:left w:val="single" w:sz="4" w:space="4" w:color="auto"/>
          <w:bottom w:val="single" w:sz="4" w:space="1" w:color="auto"/>
          <w:right w:val="single" w:sz="4" w:space="0" w:color="auto"/>
        </w:pBdr>
        <w:overflowPunct/>
        <w:autoSpaceDE/>
        <w:autoSpaceDN/>
        <w:adjustRightInd/>
        <w:textAlignment w:val="auto"/>
        <w:rPr>
          <w:rFonts w:cs="Arial"/>
          <w:b/>
          <w:bCs/>
        </w:rPr>
      </w:pPr>
      <w:r w:rsidRPr="00274E48">
        <w:rPr>
          <w:rFonts w:cs="Arial"/>
          <w:b/>
          <w:bCs/>
        </w:rPr>
        <w:t>RAN WG2 Meeting #127bis</w:t>
      </w:r>
    </w:p>
    <w:p w14:paraId="6C4ADA74" w14:textId="77777777" w:rsidR="005117A9" w:rsidRDefault="005117A9" w:rsidP="005117A9">
      <w:pPr>
        <w:pStyle w:val="Doc-text2"/>
        <w:pBdr>
          <w:top w:val="single" w:sz="4" w:space="1" w:color="auto"/>
          <w:left w:val="single" w:sz="4" w:space="4" w:color="auto"/>
          <w:bottom w:val="single" w:sz="4" w:space="1" w:color="auto"/>
          <w:right w:val="single" w:sz="4" w:space="0" w:color="auto"/>
        </w:pBdr>
        <w:overflowPunct/>
        <w:autoSpaceDE/>
        <w:autoSpaceDN/>
        <w:adjustRightInd/>
        <w:textAlignment w:val="auto"/>
        <w:rPr>
          <w:b/>
          <w:bCs/>
          <w:lang w:val="en-US"/>
        </w:rPr>
      </w:pPr>
    </w:p>
    <w:p w14:paraId="0EAB7B9F" w14:textId="77777777" w:rsidR="005117A9" w:rsidRPr="005C249B" w:rsidRDefault="005117A9" w:rsidP="005117A9">
      <w:pPr>
        <w:pStyle w:val="Doc-text2"/>
        <w:pBdr>
          <w:top w:val="single" w:sz="4" w:space="1" w:color="auto"/>
          <w:left w:val="single" w:sz="4" w:space="4" w:color="auto"/>
          <w:bottom w:val="single" w:sz="4" w:space="1" w:color="auto"/>
          <w:right w:val="single" w:sz="4" w:space="0" w:color="auto"/>
        </w:pBdr>
        <w:overflowPunct/>
        <w:autoSpaceDE/>
        <w:autoSpaceDN/>
        <w:adjustRightInd/>
        <w:textAlignment w:val="auto"/>
        <w:rPr>
          <w:b/>
          <w:bCs/>
          <w:lang w:val="en-US"/>
        </w:rPr>
      </w:pPr>
      <w:r w:rsidRPr="005C249B">
        <w:rPr>
          <w:b/>
          <w:bCs/>
          <w:lang w:val="en-US"/>
        </w:rPr>
        <w:t>Broadcast status for OD-SIB1</w:t>
      </w:r>
    </w:p>
    <w:p w14:paraId="63B23064" w14:textId="77777777" w:rsidR="005117A9" w:rsidRPr="005C249B" w:rsidRDefault="005117A9" w:rsidP="005117A9">
      <w:pPr>
        <w:pStyle w:val="Doc-text2"/>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p>
    <w:p w14:paraId="45F75DEB" w14:textId="6F92465D" w:rsidR="005117A9" w:rsidRPr="00D565F3" w:rsidRDefault="005117A9" w:rsidP="005117A9">
      <w:pPr>
        <w:pStyle w:val="Doc-text2"/>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A</w:t>
      </w:r>
      <w:r w:rsidRPr="00932566">
        <w:t xml:space="preserve"> </w:t>
      </w:r>
      <w:r>
        <w:t>c</w:t>
      </w:r>
      <w:r w:rsidRPr="00932566">
        <w:t>ell for which SIB1 request configuration is available, can periodically broadcast SIB1.</w:t>
      </w:r>
    </w:p>
    <w:p w14:paraId="3DDAE84C" w14:textId="77777777" w:rsidR="005117A9" w:rsidRPr="00D565F3" w:rsidRDefault="005117A9" w:rsidP="005117A9">
      <w:pPr>
        <w:pStyle w:val="Doc-text2"/>
        <w:numPr>
          <w:ilvl w:val="0"/>
          <w:numId w:val="33"/>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932566">
        <w:t xml:space="preserve">If UE has SIB1 request configuration of a </w:t>
      </w:r>
      <w:r>
        <w:t>c</w:t>
      </w:r>
      <w:r w:rsidRPr="00932566">
        <w:t>ell, UE needs to check if SIB1 is currently being broadcasted or provided on demand for that cell before requesting SIB1 of that cell.</w:t>
      </w:r>
    </w:p>
    <w:p w14:paraId="120E82FB" w14:textId="77777777" w:rsidR="005117A9" w:rsidRDefault="005117A9" w:rsidP="005117A9">
      <w:pPr>
        <w:pStyle w:val="Observation"/>
        <w:numPr>
          <w:ilvl w:val="0"/>
          <w:numId w:val="0"/>
        </w:numPr>
        <w:overflowPunct/>
        <w:autoSpaceDE/>
        <w:autoSpaceDN/>
        <w:adjustRightInd/>
        <w:ind w:left="360" w:hanging="360"/>
        <w:textAlignment w:val="auto"/>
        <w:rPr>
          <w:lang w:val="x-none"/>
        </w:rPr>
      </w:pPr>
    </w:p>
    <w:p w14:paraId="363984A3" w14:textId="5EF5A594" w:rsidR="00466990" w:rsidRPr="00276E37" w:rsidRDefault="00466990" w:rsidP="00466990">
      <w:pPr>
        <w:jc w:val="both"/>
      </w:pPr>
      <w:r>
        <w:rPr>
          <w:rFonts w:ascii="Arial" w:hAnsi="Arial" w:cs="Arial"/>
        </w:rPr>
        <w:t xml:space="preserve">According to the above agreement from RAN2#127bis, the UE needs to check if SIB1 is being broadcasted or provided on-demand before requesting SIB1. It is important to observe that in certain scenarios this may lead to unnecessary energy consumption on the UE side because a UE may wait unnecessarily long before concluding that it needs to request SIB1. </w:t>
      </w:r>
      <w:r w:rsidR="005117A9">
        <w:rPr>
          <w:rFonts w:ascii="Arial" w:hAnsi="Arial" w:cs="Arial"/>
        </w:rPr>
        <w:t xml:space="preserve">Since the broadcasting is periodical, </w:t>
      </w:r>
      <w:r>
        <w:rPr>
          <w:rFonts w:ascii="Arial" w:hAnsi="Arial" w:cs="Arial"/>
        </w:rPr>
        <w:t xml:space="preserve">this issue </w:t>
      </w:r>
      <w:r w:rsidR="005117A9">
        <w:rPr>
          <w:rFonts w:ascii="Arial" w:hAnsi="Arial" w:cs="Arial"/>
        </w:rPr>
        <w:t xml:space="preserve">can be </w:t>
      </w:r>
      <w:r>
        <w:rPr>
          <w:rFonts w:ascii="Arial" w:hAnsi="Arial" w:cs="Arial"/>
        </w:rPr>
        <w:t>addressed by informing a UE</w:t>
      </w:r>
      <w:r w:rsidR="005117A9">
        <w:rPr>
          <w:rFonts w:ascii="Arial" w:hAnsi="Arial" w:cs="Arial"/>
        </w:rPr>
        <w:t xml:space="preserve"> about the </w:t>
      </w:r>
      <w:r w:rsidR="00AE12A6">
        <w:rPr>
          <w:rFonts w:ascii="Arial" w:hAnsi="Arial" w:cs="Arial"/>
        </w:rPr>
        <w:t xml:space="preserve">timing </w:t>
      </w:r>
      <w:r>
        <w:rPr>
          <w:rFonts w:ascii="Arial" w:hAnsi="Arial" w:cs="Arial"/>
        </w:rPr>
        <w:t>of</w:t>
      </w:r>
      <w:r w:rsidR="005117A9">
        <w:rPr>
          <w:rFonts w:ascii="Arial" w:hAnsi="Arial" w:cs="Arial"/>
        </w:rPr>
        <w:t xml:space="preserve"> the next tentative SIB1 occasion. This information </w:t>
      </w:r>
      <w:r>
        <w:rPr>
          <w:rFonts w:ascii="Arial" w:hAnsi="Arial" w:cs="Arial"/>
        </w:rPr>
        <w:t xml:space="preserve">can be provided in the UL WUS configuration and the UE can use this information to determine during which period it needs to check for SIB1 before requesting on-demand SIB1, i.e., before transmitting the UL WUS.  </w:t>
      </w:r>
    </w:p>
    <w:p w14:paraId="51C382B7" w14:textId="57A21F2E" w:rsidR="005117A9" w:rsidRPr="00276E37" w:rsidRDefault="005117A9" w:rsidP="005117A9">
      <w:pPr>
        <w:jc w:val="both"/>
      </w:pPr>
    </w:p>
    <w:p w14:paraId="3C34EE79" w14:textId="42058457" w:rsidR="00466990" w:rsidRPr="007463DA" w:rsidRDefault="005117A9" w:rsidP="00466990">
      <w:pPr>
        <w:pStyle w:val="Proposal"/>
        <w:tabs>
          <w:tab w:val="clear" w:pos="1304"/>
        </w:tabs>
        <w:overflowPunct/>
        <w:autoSpaceDE/>
        <w:autoSpaceDN/>
        <w:adjustRightInd/>
        <w:ind w:left="1699" w:hanging="1699"/>
        <w:textAlignment w:val="auto"/>
        <w:rPr>
          <w:rFonts w:cs="Arial"/>
        </w:rPr>
      </w:pPr>
      <w:bookmarkStart w:id="7" w:name="_Toc181951201"/>
      <w:r>
        <w:t>The</w:t>
      </w:r>
      <w:r w:rsidRPr="00D86A0B">
        <w:t xml:space="preserve"> UL WUS configuration </w:t>
      </w:r>
      <w:r>
        <w:t xml:space="preserve">includes the information on SIB1 </w:t>
      </w:r>
      <w:r w:rsidR="00C934B3">
        <w:t xml:space="preserve">timing </w:t>
      </w:r>
      <w:r w:rsidR="00466990">
        <w:t xml:space="preserve">according to which SIB1 </w:t>
      </w:r>
      <w:r>
        <w:t>is tentatively transmitted</w:t>
      </w:r>
      <w:r w:rsidRPr="00D86A0B">
        <w:t>.</w:t>
      </w:r>
      <w:bookmarkEnd w:id="7"/>
    </w:p>
    <w:p w14:paraId="547A94C6" w14:textId="55AD6DAD" w:rsidR="005117A9" w:rsidRPr="007463DA" w:rsidRDefault="005117A9" w:rsidP="00466990">
      <w:pPr>
        <w:pStyle w:val="Proposal"/>
        <w:numPr>
          <w:ilvl w:val="0"/>
          <w:numId w:val="0"/>
        </w:numPr>
        <w:overflowPunct/>
        <w:autoSpaceDE/>
        <w:autoSpaceDN/>
        <w:adjustRightInd/>
        <w:ind w:left="1699"/>
        <w:textAlignment w:val="auto"/>
        <w:rPr>
          <w:rFonts w:cs="Arial"/>
        </w:rPr>
      </w:pPr>
    </w:p>
    <w:p w14:paraId="2E09807A" w14:textId="54B63BE9" w:rsidR="00467B51" w:rsidRPr="006F0CE1" w:rsidRDefault="006F0CE1" w:rsidP="00467B51">
      <w:pPr>
        <w:jc w:val="both"/>
        <w:rPr>
          <w:rFonts w:ascii="Arial" w:hAnsi="Arial" w:cs="Arial"/>
          <w:u w:val="single"/>
          <w:lang w:val="en-US"/>
        </w:rPr>
      </w:pPr>
      <w:r>
        <w:rPr>
          <w:rFonts w:ascii="Arial" w:hAnsi="Arial" w:cs="Arial"/>
          <w:lang w:val="en-US"/>
        </w:rPr>
        <w:t>In what follows we discuss the aspects related to the UL WUS configuration in the case of multiple NES Cells</w:t>
      </w:r>
      <w:r>
        <w:rPr>
          <w:rFonts w:ascii="Arial" w:hAnsi="Arial" w:cs="Arial"/>
          <w:u w:val="single"/>
          <w:lang w:val="en-US"/>
        </w:rPr>
        <w:t xml:space="preserve">. </w:t>
      </w:r>
      <w:r>
        <w:rPr>
          <w:rFonts w:ascii="Arial" w:hAnsi="Arial" w:cs="Arial"/>
        </w:rPr>
        <w:t>T</w:t>
      </w:r>
      <w:r w:rsidR="00765229">
        <w:rPr>
          <w:rFonts w:ascii="Arial" w:hAnsi="Arial" w:cs="Arial"/>
        </w:rPr>
        <w:t>he version</w:t>
      </w:r>
      <w:r w:rsidR="00345947">
        <w:rPr>
          <w:rFonts w:ascii="Arial" w:hAnsi="Arial" w:cs="Arial"/>
        </w:rPr>
        <w:t>s</w:t>
      </w:r>
      <w:r w:rsidR="00765229">
        <w:rPr>
          <w:rFonts w:ascii="Arial" w:hAnsi="Arial" w:cs="Arial"/>
        </w:rPr>
        <w:t xml:space="preserve"> of Scenario 1a with multiple Cells A and NES Cells </w:t>
      </w:r>
      <w:r w:rsidR="00345947">
        <w:rPr>
          <w:rFonts w:ascii="Arial" w:hAnsi="Arial" w:cs="Arial"/>
        </w:rPr>
        <w:t>were</w:t>
      </w:r>
      <w:r w:rsidR="00765229">
        <w:rPr>
          <w:rFonts w:ascii="Arial" w:hAnsi="Arial" w:cs="Arial"/>
        </w:rPr>
        <w:t xml:space="preserve"> discussed </w:t>
      </w:r>
      <w:r w:rsidR="00212327">
        <w:rPr>
          <w:rFonts w:ascii="Arial" w:hAnsi="Arial" w:cs="Arial"/>
        </w:rPr>
        <w:t>during the</w:t>
      </w:r>
      <w:r w:rsidR="009314A9">
        <w:rPr>
          <w:rFonts w:ascii="Arial" w:hAnsi="Arial" w:cs="Arial"/>
        </w:rPr>
        <w:t xml:space="preserve"> </w:t>
      </w:r>
      <w:r w:rsidR="009314A9" w:rsidRPr="00B96B53">
        <w:rPr>
          <w:rFonts w:ascii="Arial" w:hAnsi="Arial" w:cs="Arial"/>
        </w:rPr>
        <w:t>WG2 Meeting #12</w:t>
      </w:r>
      <w:r w:rsidR="009314A9">
        <w:rPr>
          <w:rFonts w:ascii="Arial" w:hAnsi="Arial" w:cs="Arial"/>
        </w:rPr>
        <w:t>6</w:t>
      </w:r>
      <w:r w:rsidR="0016347D">
        <w:rPr>
          <w:rFonts w:ascii="Arial" w:hAnsi="Arial" w:cs="Arial"/>
        </w:rPr>
        <w:fldChar w:fldCharType="begin"/>
      </w:r>
      <w:r w:rsidR="0016347D">
        <w:rPr>
          <w:rFonts w:ascii="Arial" w:hAnsi="Arial" w:cs="Arial"/>
        </w:rPr>
        <w:instrText xml:space="preserve"> REF _Ref178680421 \r \h </w:instrText>
      </w:r>
      <w:r w:rsidR="0016347D">
        <w:rPr>
          <w:rFonts w:ascii="Arial" w:hAnsi="Arial" w:cs="Arial"/>
        </w:rPr>
      </w:r>
      <w:r w:rsidR="00E46060">
        <w:rPr>
          <w:rFonts w:ascii="Arial" w:hAnsi="Arial" w:cs="Arial"/>
        </w:rPr>
        <w:fldChar w:fldCharType="separate"/>
      </w:r>
      <w:r w:rsidR="0016347D">
        <w:rPr>
          <w:rFonts w:ascii="Arial" w:hAnsi="Arial" w:cs="Arial"/>
        </w:rPr>
        <w:fldChar w:fldCharType="end"/>
      </w:r>
      <w:r w:rsidR="00345947">
        <w:rPr>
          <w:rFonts w:ascii="Arial" w:hAnsi="Arial" w:cs="Arial"/>
        </w:rPr>
        <w:t>,</w:t>
      </w:r>
      <w:r w:rsidR="00BA0795">
        <w:rPr>
          <w:rFonts w:ascii="Arial" w:hAnsi="Arial" w:cs="Arial"/>
        </w:rPr>
        <w:t xml:space="preserve"> </w:t>
      </w:r>
      <w:r w:rsidR="00765229">
        <w:rPr>
          <w:rFonts w:ascii="Arial" w:hAnsi="Arial" w:cs="Arial"/>
        </w:rPr>
        <w:t>and the following agreements were made</w:t>
      </w:r>
      <w:r w:rsidR="00B91BF2">
        <w:rPr>
          <w:rFonts w:ascii="Arial" w:hAnsi="Arial" w:cs="Arial"/>
        </w:rPr>
        <w:t xml:space="preserve">: </w:t>
      </w:r>
    </w:p>
    <w:p w14:paraId="157439E6" w14:textId="38C648C6" w:rsidR="008744A3" w:rsidRDefault="008744A3" w:rsidP="00003F42">
      <w:pPr>
        <w:pStyle w:val="Doc-text2"/>
        <w:pBdr>
          <w:top w:val="single" w:sz="4" w:space="1" w:color="auto"/>
          <w:left w:val="single" w:sz="4" w:space="4" w:color="auto"/>
          <w:bottom w:val="single" w:sz="4" w:space="1" w:color="auto"/>
          <w:right w:val="single" w:sz="4" w:space="4" w:color="auto"/>
        </w:pBdr>
        <w:rPr>
          <w:b/>
          <w:bCs/>
        </w:rPr>
      </w:pPr>
      <w:bookmarkStart w:id="8" w:name="_Hlk169528672"/>
      <w:r w:rsidRPr="008744A3">
        <w:rPr>
          <w:b/>
          <w:bCs/>
        </w:rPr>
        <w:t>RAN WG2 Meeting #12</w:t>
      </w:r>
      <w:r w:rsidR="00D5462A">
        <w:rPr>
          <w:b/>
          <w:bCs/>
        </w:rPr>
        <w:t>6</w:t>
      </w:r>
    </w:p>
    <w:p w14:paraId="1C5BE91E" w14:textId="77777777" w:rsidR="00D5462A" w:rsidRPr="008744A3" w:rsidRDefault="00D5462A" w:rsidP="00003F42">
      <w:pPr>
        <w:pStyle w:val="Doc-text2"/>
        <w:pBdr>
          <w:top w:val="single" w:sz="4" w:space="1" w:color="auto"/>
          <w:left w:val="single" w:sz="4" w:space="4" w:color="auto"/>
          <w:bottom w:val="single" w:sz="4" w:space="1" w:color="auto"/>
          <w:right w:val="single" w:sz="4" w:space="4" w:color="auto"/>
        </w:pBdr>
        <w:rPr>
          <w:b/>
          <w:bCs/>
        </w:rPr>
      </w:pPr>
    </w:p>
    <w:p w14:paraId="53E07E49" w14:textId="2232E47C" w:rsidR="00003F42" w:rsidRPr="00003F42" w:rsidRDefault="00003F42" w:rsidP="00003F42">
      <w:pPr>
        <w:pStyle w:val="Doc-text2"/>
        <w:pBdr>
          <w:top w:val="single" w:sz="4" w:space="1" w:color="auto"/>
          <w:left w:val="single" w:sz="4" w:space="4" w:color="auto"/>
          <w:bottom w:val="single" w:sz="4" w:space="1" w:color="auto"/>
          <w:right w:val="single" w:sz="4" w:space="4" w:color="auto"/>
        </w:pBdr>
        <w:rPr>
          <w:lang w:val="en-US"/>
        </w:rPr>
      </w:pPr>
      <w:r>
        <w:rPr>
          <w:b/>
          <w:bCs/>
          <w:lang w:val="en-US"/>
        </w:rPr>
        <w:t>Further clarification</w:t>
      </w:r>
    </w:p>
    <w:p w14:paraId="4B738E5D" w14:textId="5EBEAC2F" w:rsidR="00B91BF2" w:rsidRDefault="00B91BF2" w:rsidP="00031DB2">
      <w:pPr>
        <w:pStyle w:val="Doc-text2"/>
        <w:numPr>
          <w:ilvl w:val="0"/>
          <w:numId w:val="20"/>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Study on-demand SIB1 provisioning for NES Cell(s) in versions of Scenario 1a with multiple Cells A and/or NES Cells</w:t>
      </w:r>
      <w:bookmarkEnd w:id="8"/>
      <w:r>
        <w:t>:</w:t>
      </w:r>
    </w:p>
    <w:p w14:paraId="2B297428" w14:textId="77777777" w:rsidR="00B91BF2" w:rsidRDefault="00B91BF2" w:rsidP="00B91BF2">
      <w:pPr>
        <w:pStyle w:val="Doc-text2"/>
        <w:pBdr>
          <w:top w:val="single" w:sz="4" w:space="1" w:color="auto"/>
          <w:left w:val="single" w:sz="4" w:space="4" w:color="auto"/>
          <w:bottom w:val="single" w:sz="4" w:space="1" w:color="auto"/>
          <w:right w:val="single" w:sz="4" w:space="4" w:color="auto"/>
        </w:pBdr>
        <w:ind w:left="1259" w:firstLine="0"/>
        <w:rPr>
          <w:lang w:val="en-GB"/>
        </w:rPr>
      </w:pPr>
      <w:r>
        <w:rPr>
          <w:lang w:val="en-US"/>
        </w:rPr>
        <w:t xml:space="preserve"> </w:t>
      </w:r>
      <w:r>
        <w:rPr>
          <w:lang w:val="en-US"/>
        </w:rPr>
        <w:tab/>
        <w:t xml:space="preserve">- </w:t>
      </w:r>
      <w:r>
        <w:t>More than one Cell A may provide configuration for the same NES cell.</w:t>
      </w:r>
    </w:p>
    <w:p w14:paraId="7059EB5C" w14:textId="77777777" w:rsidR="00B91BF2" w:rsidRDefault="00B91BF2" w:rsidP="00B91BF2">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rsidRPr="001A1A80">
        <w:rPr>
          <w:highlight w:val="yellow"/>
        </w:rPr>
        <w:t>The same Cell A may assist more than one NES Cells.</w:t>
      </w:r>
    </w:p>
    <w:p w14:paraId="4BC7A5FC" w14:textId="77777777" w:rsidR="00A063E3" w:rsidRPr="00EC2697" w:rsidRDefault="00A063E3" w:rsidP="00A063E3">
      <w:pPr>
        <w:pStyle w:val="Doc-text2"/>
        <w:pBdr>
          <w:top w:val="single" w:sz="4" w:space="1" w:color="auto"/>
          <w:left w:val="single" w:sz="4" w:space="4" w:color="auto"/>
          <w:bottom w:val="single" w:sz="4" w:space="1" w:color="auto"/>
          <w:right w:val="single" w:sz="4" w:space="4" w:color="auto"/>
        </w:pBdr>
        <w:ind w:left="1259" w:firstLine="0"/>
        <w:rPr>
          <w:b/>
          <w:lang w:val="en-US"/>
        </w:rPr>
      </w:pPr>
      <w:bookmarkStart w:id="9" w:name="_Hlk169595367"/>
      <w:r w:rsidRPr="00EC2697">
        <w:rPr>
          <w:b/>
          <w:lang w:val="en-US"/>
        </w:rPr>
        <w:t>Information of WUS configuration</w:t>
      </w:r>
    </w:p>
    <w:bookmarkEnd w:id="9"/>
    <w:p w14:paraId="44A7178A" w14:textId="5EBE234C" w:rsidR="00B91BF2" w:rsidRDefault="00B91BF2" w:rsidP="00031DB2">
      <w:pPr>
        <w:pStyle w:val="Doc-text2"/>
        <w:numPr>
          <w:ilvl w:val="0"/>
          <w:numId w:val="20"/>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Can use the PCI and frequency of a NES Cell to associate the UL WUS configuration with NES Cell.</w:t>
      </w:r>
    </w:p>
    <w:p w14:paraId="2B5787C0" w14:textId="77777777" w:rsidR="00B91BF2" w:rsidRPr="00B91BF2" w:rsidRDefault="00B91BF2" w:rsidP="00467B51">
      <w:pPr>
        <w:jc w:val="both"/>
        <w:rPr>
          <w:rFonts w:ascii="Arial" w:hAnsi="Arial" w:cs="Arial"/>
          <w:lang w:val="en-US"/>
        </w:rPr>
      </w:pPr>
    </w:p>
    <w:p w14:paraId="2467FFC7" w14:textId="09CB353D" w:rsidR="005463E9" w:rsidRDefault="001A1A80" w:rsidP="00467B51">
      <w:pPr>
        <w:jc w:val="both"/>
        <w:rPr>
          <w:rFonts w:ascii="Arial" w:hAnsi="Arial" w:cs="Arial"/>
        </w:rPr>
      </w:pPr>
      <w:r>
        <w:rPr>
          <w:rFonts w:ascii="Arial" w:hAnsi="Arial" w:cs="Arial"/>
        </w:rPr>
        <w:t>As highlighted in the agreement on “</w:t>
      </w:r>
      <w:r w:rsidR="0095121B">
        <w:rPr>
          <w:rFonts w:ascii="Arial" w:hAnsi="Arial" w:cs="Arial"/>
          <w:i/>
          <w:iCs/>
        </w:rPr>
        <w:t>F</w:t>
      </w:r>
      <w:r>
        <w:rPr>
          <w:rFonts w:ascii="Arial" w:hAnsi="Arial" w:cs="Arial"/>
          <w:i/>
          <w:iCs/>
        </w:rPr>
        <w:t>urther clarification</w:t>
      </w:r>
      <w:r>
        <w:rPr>
          <w:rFonts w:ascii="Arial" w:hAnsi="Arial" w:cs="Arial"/>
        </w:rPr>
        <w:t xml:space="preserve">”, the same Cell A may assist multiple NES Cells. </w:t>
      </w:r>
      <w:r w:rsidR="000C08C0">
        <w:rPr>
          <w:rFonts w:ascii="Arial" w:hAnsi="Arial" w:cs="Arial"/>
        </w:rPr>
        <w:t xml:space="preserve">One of the </w:t>
      </w:r>
      <w:r w:rsidR="00345947">
        <w:rPr>
          <w:rFonts w:ascii="Arial" w:hAnsi="Arial" w:cs="Arial"/>
        </w:rPr>
        <w:t>remaining questions</w:t>
      </w:r>
      <w:r w:rsidR="000C08C0">
        <w:rPr>
          <w:rFonts w:ascii="Arial" w:hAnsi="Arial" w:cs="Arial"/>
        </w:rPr>
        <w:t xml:space="preserve"> that</w:t>
      </w:r>
      <w:r w:rsidR="00467B51">
        <w:rPr>
          <w:rFonts w:ascii="Arial" w:hAnsi="Arial" w:cs="Arial"/>
        </w:rPr>
        <w:t xml:space="preserve"> needs to be addressed is whether the same UL WUS configuration can be used for multiple NES Cells. </w:t>
      </w:r>
      <w:r w:rsidR="004E31D5">
        <w:rPr>
          <w:rFonts w:ascii="Arial" w:hAnsi="Arial" w:cs="Arial"/>
        </w:rPr>
        <w:t xml:space="preserve">The benefit of </w:t>
      </w:r>
      <w:r w:rsidR="00D0106F">
        <w:rPr>
          <w:rFonts w:ascii="Arial" w:hAnsi="Arial" w:cs="Arial"/>
        </w:rPr>
        <w:t xml:space="preserve">using the same UL WUS configuration for multiple NES Cells </w:t>
      </w:r>
      <w:r w:rsidR="004E31D5">
        <w:rPr>
          <w:rFonts w:ascii="Arial" w:hAnsi="Arial" w:cs="Arial"/>
        </w:rPr>
        <w:t xml:space="preserve">is </w:t>
      </w:r>
      <w:bookmarkStart w:id="10" w:name="_Hlk169531396"/>
      <w:r w:rsidR="004E31D5">
        <w:rPr>
          <w:rFonts w:ascii="Arial" w:hAnsi="Arial" w:cs="Arial"/>
        </w:rPr>
        <w:t xml:space="preserve">that it allows for minimizing the size of the message that carries </w:t>
      </w:r>
      <w:r w:rsidR="00F1062E">
        <w:rPr>
          <w:rFonts w:ascii="Arial" w:hAnsi="Arial" w:cs="Arial"/>
        </w:rPr>
        <w:t>the</w:t>
      </w:r>
      <w:r w:rsidR="004E31D5">
        <w:rPr>
          <w:rFonts w:ascii="Arial" w:hAnsi="Arial" w:cs="Arial"/>
        </w:rPr>
        <w:t xml:space="preserve"> UL WUS configuration</w:t>
      </w:r>
      <w:r w:rsidR="00D0106F">
        <w:rPr>
          <w:rFonts w:ascii="Arial" w:hAnsi="Arial" w:cs="Arial"/>
        </w:rPr>
        <w:t>(s)</w:t>
      </w:r>
      <w:r w:rsidR="004E31D5">
        <w:rPr>
          <w:rFonts w:ascii="Arial" w:hAnsi="Arial" w:cs="Arial"/>
        </w:rPr>
        <w:t xml:space="preserve">. </w:t>
      </w:r>
      <w:r w:rsidR="00D0106F">
        <w:rPr>
          <w:rFonts w:ascii="Arial" w:hAnsi="Arial" w:cs="Arial"/>
        </w:rPr>
        <w:t>However</w:t>
      </w:r>
      <w:r w:rsidR="00005745">
        <w:rPr>
          <w:rFonts w:ascii="Arial" w:hAnsi="Arial" w:cs="Arial"/>
        </w:rPr>
        <w:t xml:space="preserve">, </w:t>
      </w:r>
      <w:r w:rsidR="004E31D5">
        <w:rPr>
          <w:rFonts w:ascii="Arial" w:hAnsi="Arial" w:cs="Arial"/>
        </w:rPr>
        <w:t>using</w:t>
      </w:r>
      <w:r w:rsidR="00CC5224">
        <w:rPr>
          <w:rFonts w:ascii="Arial" w:hAnsi="Arial" w:cs="Arial"/>
        </w:rPr>
        <w:t xml:space="preserve"> different UL WUS configuration</w:t>
      </w:r>
      <w:r w:rsidR="004C15BA">
        <w:rPr>
          <w:rFonts w:ascii="Arial" w:hAnsi="Arial" w:cs="Arial"/>
        </w:rPr>
        <w:t>s</w:t>
      </w:r>
      <w:r w:rsidR="00CC5224">
        <w:rPr>
          <w:rFonts w:ascii="Arial" w:hAnsi="Arial" w:cs="Arial"/>
        </w:rPr>
        <w:t xml:space="preserve"> </w:t>
      </w:r>
      <w:r w:rsidR="00D0106F">
        <w:rPr>
          <w:rFonts w:ascii="Arial" w:hAnsi="Arial" w:cs="Arial"/>
        </w:rPr>
        <w:t xml:space="preserve">for different NES Cells </w:t>
      </w:r>
      <w:r w:rsidR="00D701AF">
        <w:rPr>
          <w:rFonts w:ascii="Arial" w:hAnsi="Arial" w:cs="Arial"/>
        </w:rPr>
        <w:t xml:space="preserve">may be needed </w:t>
      </w:r>
      <w:r w:rsidR="00F1062E">
        <w:rPr>
          <w:rFonts w:ascii="Arial" w:hAnsi="Arial" w:cs="Arial"/>
        </w:rPr>
        <w:t>if</w:t>
      </w:r>
      <w:r w:rsidR="00D701AF">
        <w:rPr>
          <w:rFonts w:ascii="Arial" w:hAnsi="Arial" w:cs="Arial"/>
        </w:rPr>
        <w:t xml:space="preserve"> Cell A assists </w:t>
      </w:r>
      <w:r w:rsidR="00FA5BB1">
        <w:rPr>
          <w:rFonts w:ascii="Arial" w:hAnsi="Arial" w:cs="Arial"/>
        </w:rPr>
        <w:t xml:space="preserve">multiple NES Cells </w:t>
      </w:r>
      <w:r w:rsidR="00D701AF">
        <w:rPr>
          <w:rFonts w:ascii="Arial" w:hAnsi="Arial" w:cs="Arial"/>
        </w:rPr>
        <w:t xml:space="preserve">that are </w:t>
      </w:r>
      <w:r w:rsidR="00FA5BB1">
        <w:rPr>
          <w:rFonts w:ascii="Arial" w:hAnsi="Arial" w:cs="Arial"/>
        </w:rPr>
        <w:t xml:space="preserve">in different bands </w:t>
      </w:r>
      <w:r w:rsidR="00467B51">
        <w:rPr>
          <w:rFonts w:ascii="Arial" w:hAnsi="Arial" w:cs="Arial"/>
        </w:rPr>
        <w:t xml:space="preserve">(e.g., NES Cells in FR1 </w:t>
      </w:r>
      <w:r w:rsidR="00FA5BB1">
        <w:rPr>
          <w:rFonts w:ascii="Arial" w:hAnsi="Arial" w:cs="Arial"/>
        </w:rPr>
        <w:t>and FR2</w:t>
      </w:r>
      <w:r w:rsidR="00467B51">
        <w:rPr>
          <w:rFonts w:ascii="Arial" w:hAnsi="Arial" w:cs="Arial"/>
        </w:rPr>
        <w:t>)</w:t>
      </w:r>
      <w:r w:rsidR="002D57C0">
        <w:rPr>
          <w:rFonts w:ascii="Arial" w:hAnsi="Arial" w:cs="Arial"/>
        </w:rPr>
        <w:t xml:space="preserve"> or have different deployment characteristics such as different cell sizes</w:t>
      </w:r>
      <w:r w:rsidR="00D701AF">
        <w:rPr>
          <w:rFonts w:ascii="Arial" w:hAnsi="Arial" w:cs="Arial"/>
        </w:rPr>
        <w:t xml:space="preserve">. </w:t>
      </w:r>
      <w:r w:rsidR="00707FEA">
        <w:rPr>
          <w:rFonts w:ascii="Arial" w:hAnsi="Arial" w:cs="Arial"/>
        </w:rPr>
        <w:t xml:space="preserve">The benefit of </w:t>
      </w:r>
      <w:r w:rsidR="00D0106F">
        <w:rPr>
          <w:rFonts w:ascii="Arial" w:hAnsi="Arial" w:cs="Arial"/>
        </w:rPr>
        <w:t>using different UL WUS configurations</w:t>
      </w:r>
      <w:r w:rsidR="00707FEA">
        <w:rPr>
          <w:rFonts w:ascii="Arial" w:hAnsi="Arial" w:cs="Arial"/>
        </w:rPr>
        <w:t xml:space="preserve"> is that it allows for the flexibility to provide </w:t>
      </w:r>
      <w:bookmarkEnd w:id="10"/>
      <w:r w:rsidR="00707FEA">
        <w:rPr>
          <w:rFonts w:ascii="Arial" w:hAnsi="Arial" w:cs="Arial"/>
        </w:rPr>
        <w:t xml:space="preserve">different UL WUS configuration parameters for different NES Cells. </w:t>
      </w:r>
      <w:r w:rsidR="00D3583E">
        <w:rPr>
          <w:rFonts w:ascii="Arial" w:hAnsi="Arial" w:cs="Arial"/>
        </w:rPr>
        <w:t xml:space="preserve">Furthermore, in order to avoid waking up multiple NES cells by the same </w:t>
      </w:r>
      <w:r w:rsidR="000B126D">
        <w:rPr>
          <w:rFonts w:ascii="Arial" w:hAnsi="Arial" w:cs="Arial"/>
        </w:rPr>
        <w:t xml:space="preserve">UL </w:t>
      </w:r>
      <w:r w:rsidR="00D3583E">
        <w:rPr>
          <w:rFonts w:ascii="Arial" w:hAnsi="Arial" w:cs="Arial"/>
        </w:rPr>
        <w:t xml:space="preserve">WUS configuration/transmission, distinguished </w:t>
      </w:r>
      <w:r w:rsidR="000B126D">
        <w:rPr>
          <w:rFonts w:ascii="Arial" w:hAnsi="Arial" w:cs="Arial"/>
        </w:rPr>
        <w:t xml:space="preserve">UL </w:t>
      </w:r>
      <w:r w:rsidR="00D3583E">
        <w:rPr>
          <w:rFonts w:ascii="Arial" w:hAnsi="Arial" w:cs="Arial"/>
        </w:rPr>
        <w:t>WUS configurations for various NES cell</w:t>
      </w:r>
      <w:r w:rsidR="000B126D">
        <w:rPr>
          <w:rFonts w:ascii="Arial" w:hAnsi="Arial" w:cs="Arial"/>
        </w:rPr>
        <w:t>s</w:t>
      </w:r>
      <w:r w:rsidR="00D3583E">
        <w:rPr>
          <w:rFonts w:ascii="Arial" w:hAnsi="Arial" w:cs="Arial"/>
        </w:rPr>
        <w:t xml:space="preserve"> </w:t>
      </w:r>
      <w:r w:rsidR="008D6492">
        <w:rPr>
          <w:rFonts w:ascii="Arial" w:hAnsi="Arial" w:cs="Arial"/>
        </w:rPr>
        <w:t>are</w:t>
      </w:r>
      <w:r w:rsidR="00D3583E">
        <w:rPr>
          <w:rFonts w:ascii="Arial" w:hAnsi="Arial" w:cs="Arial"/>
        </w:rPr>
        <w:t xml:space="preserve"> </w:t>
      </w:r>
      <w:r w:rsidR="00E31A17">
        <w:rPr>
          <w:rFonts w:ascii="Arial" w:hAnsi="Arial" w:cs="Arial"/>
        </w:rPr>
        <w:t>favourable</w:t>
      </w:r>
      <w:r w:rsidR="00D3583E">
        <w:rPr>
          <w:rFonts w:ascii="Arial" w:hAnsi="Arial" w:cs="Arial"/>
        </w:rPr>
        <w:t>.</w:t>
      </w:r>
      <w:r w:rsidR="00707FEA">
        <w:rPr>
          <w:rFonts w:ascii="Arial" w:hAnsi="Arial" w:cs="Arial"/>
        </w:rPr>
        <w:t xml:space="preserve"> Therefore, </w:t>
      </w:r>
      <w:r w:rsidR="00E92D4B">
        <w:rPr>
          <w:rFonts w:ascii="Arial" w:hAnsi="Arial" w:cs="Arial"/>
        </w:rPr>
        <w:t>in order to achieve the balance between the message size</w:t>
      </w:r>
      <w:r w:rsidR="00A31B41">
        <w:rPr>
          <w:rFonts w:ascii="Arial" w:hAnsi="Arial" w:cs="Arial"/>
        </w:rPr>
        <w:t>, unnecessary invocations in mult</w:t>
      </w:r>
      <w:r w:rsidR="00BB5565">
        <w:rPr>
          <w:rFonts w:ascii="Arial" w:hAnsi="Arial" w:cs="Arial"/>
        </w:rPr>
        <w:t>i</w:t>
      </w:r>
      <w:r w:rsidR="00A31B41">
        <w:rPr>
          <w:rFonts w:ascii="Arial" w:hAnsi="Arial" w:cs="Arial"/>
        </w:rPr>
        <w:t>-NES-Cell deployments,</w:t>
      </w:r>
      <w:r w:rsidR="00E92D4B">
        <w:rPr>
          <w:rFonts w:ascii="Arial" w:hAnsi="Arial" w:cs="Arial"/>
        </w:rPr>
        <w:t xml:space="preserve"> and configuration flexibility, </w:t>
      </w:r>
      <w:r w:rsidR="00CD75F6">
        <w:rPr>
          <w:rFonts w:ascii="Arial" w:hAnsi="Arial" w:cs="Arial"/>
        </w:rPr>
        <w:t xml:space="preserve">the NW should </w:t>
      </w:r>
      <w:r w:rsidR="00CA3053">
        <w:rPr>
          <w:rFonts w:ascii="Arial" w:hAnsi="Arial" w:cs="Arial"/>
        </w:rPr>
        <w:t>be able</w:t>
      </w:r>
      <w:r w:rsidR="00CD75F6">
        <w:rPr>
          <w:rFonts w:ascii="Arial" w:hAnsi="Arial" w:cs="Arial"/>
        </w:rPr>
        <w:t xml:space="preserve"> to</w:t>
      </w:r>
      <w:r w:rsidR="003055BD">
        <w:rPr>
          <w:rFonts w:ascii="Arial" w:hAnsi="Arial" w:cs="Arial"/>
        </w:rPr>
        <w:t xml:space="preserve"> </w:t>
      </w:r>
      <w:r w:rsidR="00CA3053">
        <w:rPr>
          <w:rFonts w:ascii="Arial" w:hAnsi="Arial" w:cs="Arial"/>
        </w:rPr>
        <w:t xml:space="preserve">decide whether to </w:t>
      </w:r>
      <w:r w:rsidR="003055BD">
        <w:rPr>
          <w:rFonts w:ascii="Arial" w:hAnsi="Arial" w:cs="Arial"/>
        </w:rPr>
        <w:t>use the same or different UL WUS configurations for multiple NES Cells</w:t>
      </w:r>
      <w:r w:rsidR="00F6128D">
        <w:rPr>
          <w:rFonts w:ascii="Arial" w:hAnsi="Arial" w:cs="Arial"/>
        </w:rPr>
        <w:t>.</w:t>
      </w:r>
      <w:r w:rsidR="00E92D4B">
        <w:rPr>
          <w:rFonts w:ascii="Arial" w:hAnsi="Arial" w:cs="Arial"/>
        </w:rPr>
        <w:t xml:space="preserve"> </w:t>
      </w:r>
      <w:r w:rsidR="00F6128D">
        <w:rPr>
          <w:rFonts w:ascii="Arial" w:hAnsi="Arial" w:cs="Arial"/>
        </w:rPr>
        <w:t xml:space="preserve"> </w:t>
      </w:r>
    </w:p>
    <w:p w14:paraId="6E05430B" w14:textId="4028B102" w:rsidR="000B0F80" w:rsidRPr="00C24761" w:rsidRDefault="00675F1C" w:rsidP="000B0F80">
      <w:pPr>
        <w:pStyle w:val="Observation"/>
        <w:overflowPunct/>
        <w:autoSpaceDE/>
        <w:autoSpaceDN/>
        <w:adjustRightInd/>
        <w:ind w:left="1699" w:hanging="1699"/>
        <w:textAlignment w:val="auto"/>
      </w:pPr>
      <w:bookmarkStart w:id="11" w:name="_Toc181951192"/>
      <w:r>
        <w:rPr>
          <w:rFonts w:cs="Arial"/>
        </w:rPr>
        <w:lastRenderedPageBreak/>
        <w:t xml:space="preserve">Using the same UL WUS configuration for multiple NES Cells </w:t>
      </w:r>
      <w:r w:rsidR="004E00A4">
        <w:rPr>
          <w:rFonts w:cs="Arial"/>
        </w:rPr>
        <w:t>allows for minimizing the size of the message that carries the UL WUS configuration</w:t>
      </w:r>
      <w:r w:rsidR="00D0106F">
        <w:rPr>
          <w:rFonts w:cs="Arial"/>
        </w:rPr>
        <w:t>(s).</w:t>
      </w:r>
      <w:bookmarkEnd w:id="11"/>
    </w:p>
    <w:p w14:paraId="5AE9E7FE" w14:textId="77777777" w:rsidR="000B0F80" w:rsidRPr="00C24761" w:rsidRDefault="000B0F80" w:rsidP="000B0F80">
      <w:pPr>
        <w:pStyle w:val="Observation"/>
        <w:numPr>
          <w:ilvl w:val="0"/>
          <w:numId w:val="0"/>
        </w:numPr>
        <w:overflowPunct/>
        <w:autoSpaceDE/>
        <w:autoSpaceDN/>
        <w:adjustRightInd/>
        <w:ind w:left="360" w:hanging="360"/>
        <w:textAlignment w:val="auto"/>
      </w:pPr>
    </w:p>
    <w:p w14:paraId="7EADB3DB" w14:textId="4E68A798" w:rsidR="00276E37" w:rsidRPr="00C24761" w:rsidRDefault="00276E37" w:rsidP="00276E37">
      <w:pPr>
        <w:pStyle w:val="Observation"/>
        <w:overflowPunct/>
        <w:autoSpaceDE/>
        <w:autoSpaceDN/>
        <w:adjustRightInd/>
        <w:ind w:left="1699" w:hanging="1699"/>
        <w:textAlignment w:val="auto"/>
      </w:pPr>
      <w:bookmarkStart w:id="12" w:name="_Toc181951193"/>
      <w:r>
        <w:rPr>
          <w:rFonts w:cs="Arial"/>
        </w:rPr>
        <w:t xml:space="preserve">Using different UL WUS configurations for different NES Cells </w:t>
      </w:r>
      <w:r w:rsidR="005D74A2">
        <w:rPr>
          <w:rFonts w:cs="Arial"/>
        </w:rPr>
        <w:t xml:space="preserve">avoids unnecessary/false NES Cell wakeups </w:t>
      </w:r>
      <w:r w:rsidR="00710054">
        <w:rPr>
          <w:rFonts w:cs="Arial"/>
        </w:rPr>
        <w:t xml:space="preserve">and </w:t>
      </w:r>
      <w:r w:rsidR="0063101A">
        <w:rPr>
          <w:rFonts w:cs="Arial"/>
        </w:rPr>
        <w:t xml:space="preserve">allows for the flexibility to provide different UL WUS configuration parameters for different NES Cells when needed (e.g., if </w:t>
      </w:r>
      <w:r w:rsidR="00140275">
        <w:rPr>
          <w:rFonts w:cs="Arial"/>
        </w:rPr>
        <w:t>Cell A assists both NES cells in FR1 and FR2</w:t>
      </w:r>
      <w:r w:rsidR="0079369C">
        <w:rPr>
          <w:rFonts w:cs="Arial"/>
        </w:rPr>
        <w:t>, different cell sizes, etc.</w:t>
      </w:r>
      <w:r w:rsidR="0063101A">
        <w:rPr>
          <w:rFonts w:cs="Arial"/>
        </w:rPr>
        <w:t>)</w:t>
      </w:r>
      <w:r w:rsidR="00140275">
        <w:rPr>
          <w:rFonts w:cs="Arial"/>
        </w:rPr>
        <w:t>.</w:t>
      </w:r>
      <w:bookmarkEnd w:id="12"/>
      <w:r w:rsidR="009D1B5A">
        <w:rPr>
          <w:rFonts w:cs="Arial"/>
        </w:rPr>
        <w:t xml:space="preserve"> </w:t>
      </w:r>
    </w:p>
    <w:p w14:paraId="77B0F1DB" w14:textId="77777777" w:rsidR="000B0F80" w:rsidRPr="00276E37" w:rsidRDefault="000B0F80" w:rsidP="000B0F80">
      <w:pPr>
        <w:pStyle w:val="ListParagraph"/>
        <w:rPr>
          <w:lang w:val="en-GB"/>
        </w:rPr>
      </w:pPr>
    </w:p>
    <w:p w14:paraId="3FCE091E" w14:textId="73D0FB78" w:rsidR="007463DA" w:rsidRPr="007463DA" w:rsidRDefault="00D86A0B" w:rsidP="007463DA">
      <w:pPr>
        <w:pStyle w:val="Proposal"/>
        <w:tabs>
          <w:tab w:val="clear" w:pos="1304"/>
        </w:tabs>
        <w:overflowPunct/>
        <w:autoSpaceDE/>
        <w:autoSpaceDN/>
        <w:adjustRightInd/>
        <w:ind w:left="1699" w:hanging="1699"/>
        <w:textAlignment w:val="auto"/>
        <w:rPr>
          <w:rFonts w:cs="Arial"/>
        </w:rPr>
      </w:pPr>
      <w:bookmarkStart w:id="13" w:name="_Toc181951202"/>
      <w:r w:rsidRPr="00D86A0B">
        <w:t xml:space="preserve">It should be possible for the network to indicate </w:t>
      </w:r>
      <w:r w:rsidR="009F5D81" w:rsidRPr="009F5D81">
        <w:t>a set of common</w:t>
      </w:r>
      <w:r w:rsidRPr="00D86A0B">
        <w:t xml:space="preserve"> UL WUS configuration </w:t>
      </w:r>
      <w:r w:rsidR="009F5D81" w:rsidRPr="009F5D81">
        <w:t xml:space="preserve">parameters </w:t>
      </w:r>
      <w:r w:rsidRPr="00D86A0B">
        <w:t xml:space="preserve">for multiple NES </w:t>
      </w:r>
      <w:r w:rsidR="00115CE8">
        <w:t>C</w:t>
      </w:r>
      <w:r w:rsidRPr="00D86A0B">
        <w:t>ells and/or separate UL WUS configurations.</w:t>
      </w:r>
      <w:bookmarkEnd w:id="13"/>
    </w:p>
    <w:p w14:paraId="761CDB1C" w14:textId="77777777" w:rsidR="00031DB2" w:rsidRDefault="00031DB2" w:rsidP="00C24761">
      <w:pPr>
        <w:pStyle w:val="Observation"/>
        <w:numPr>
          <w:ilvl w:val="0"/>
          <w:numId w:val="0"/>
        </w:numPr>
        <w:overflowPunct/>
        <w:autoSpaceDE/>
        <w:autoSpaceDN/>
        <w:adjustRightInd/>
        <w:ind w:left="360" w:hanging="360"/>
        <w:textAlignment w:val="auto"/>
        <w:rPr>
          <w:lang w:val="x-none"/>
        </w:rPr>
      </w:pPr>
    </w:p>
    <w:p w14:paraId="501945A0" w14:textId="0789B4FF" w:rsidR="007463DA" w:rsidRDefault="007463DA" w:rsidP="007463DA">
      <w:pPr>
        <w:pStyle w:val="Heading2"/>
        <w:rPr>
          <w:rFonts w:cs="Arial"/>
          <w:color w:val="000000" w:themeColor="text1"/>
          <w:lang w:val="en-CA"/>
        </w:rPr>
      </w:pPr>
      <w:r>
        <w:t>2.</w:t>
      </w:r>
      <w:r w:rsidR="00BC0C9F">
        <w:t>2</w:t>
      </w:r>
      <w:r w:rsidRPr="008D7290">
        <w:tab/>
      </w:r>
      <w:r w:rsidRPr="005565F3">
        <w:rPr>
          <w:rFonts w:cs="Arial"/>
          <w:color w:val="000000" w:themeColor="text1"/>
          <w:lang w:val="en-CA"/>
        </w:rPr>
        <w:tab/>
      </w:r>
      <w:r w:rsidR="001E57DC">
        <w:rPr>
          <w:rFonts w:cs="Arial"/>
          <w:color w:val="000000" w:themeColor="text1"/>
          <w:lang w:val="en-CA"/>
        </w:rPr>
        <w:t xml:space="preserve">On-demand SIB1 acquisition </w:t>
      </w:r>
    </w:p>
    <w:p w14:paraId="6D19AA63" w14:textId="682A3267" w:rsidR="00F74E1B" w:rsidRDefault="00F74E1B" w:rsidP="00F74E1B">
      <w:pPr>
        <w:jc w:val="both"/>
        <w:rPr>
          <w:rFonts w:ascii="Arial" w:hAnsi="Arial" w:cs="Arial"/>
        </w:rPr>
      </w:pPr>
      <w:r>
        <w:rPr>
          <w:rFonts w:ascii="Arial" w:hAnsi="Arial" w:cs="Arial"/>
        </w:rPr>
        <w:t xml:space="preserve">The aspects related to the acquisition of on-demand SIB1 </w:t>
      </w:r>
      <w:r w:rsidR="00775604">
        <w:rPr>
          <w:rFonts w:ascii="Arial" w:hAnsi="Arial" w:cs="Arial"/>
        </w:rPr>
        <w:t>such as MSG</w:t>
      </w:r>
      <w:r w:rsidR="00584F42">
        <w:rPr>
          <w:rFonts w:ascii="Arial" w:hAnsi="Arial" w:cs="Arial"/>
        </w:rPr>
        <w:t xml:space="preserve">1 </w:t>
      </w:r>
      <w:r w:rsidR="00E8014A">
        <w:rPr>
          <w:rFonts w:ascii="Arial" w:hAnsi="Arial" w:cs="Arial"/>
        </w:rPr>
        <w:t>and MSG</w:t>
      </w:r>
      <w:r w:rsidR="003F591E">
        <w:rPr>
          <w:rFonts w:ascii="Arial" w:hAnsi="Arial" w:cs="Arial"/>
        </w:rPr>
        <w:t>3</w:t>
      </w:r>
      <w:r w:rsidR="00E8014A">
        <w:rPr>
          <w:rFonts w:ascii="Arial" w:hAnsi="Arial" w:cs="Arial"/>
        </w:rPr>
        <w:t xml:space="preserve"> </w:t>
      </w:r>
      <w:r w:rsidR="00584F42">
        <w:rPr>
          <w:rFonts w:ascii="Arial" w:hAnsi="Arial" w:cs="Arial"/>
        </w:rPr>
        <w:t xml:space="preserve">based </w:t>
      </w:r>
      <w:r w:rsidR="00DC39F9">
        <w:rPr>
          <w:rFonts w:ascii="Arial" w:hAnsi="Arial" w:cs="Arial"/>
        </w:rPr>
        <w:t>on-demand</w:t>
      </w:r>
      <w:r w:rsidR="00E8014A">
        <w:rPr>
          <w:rFonts w:ascii="Arial" w:hAnsi="Arial" w:cs="Arial"/>
        </w:rPr>
        <w:t xml:space="preserve"> acquisition procedures and RAR monitoring</w:t>
      </w:r>
      <w:r w:rsidR="00FD3C5C">
        <w:rPr>
          <w:rFonts w:ascii="Arial" w:hAnsi="Arial" w:cs="Arial"/>
        </w:rPr>
        <w:t xml:space="preserve"> were discussed</w:t>
      </w:r>
      <w:r w:rsidR="00D916B9">
        <w:rPr>
          <w:rFonts w:ascii="Arial" w:hAnsi="Arial" w:cs="Arial"/>
        </w:rPr>
        <w:t xml:space="preserve"> during</w:t>
      </w:r>
      <w:r w:rsidR="00DC39F9">
        <w:rPr>
          <w:rFonts w:ascii="Arial" w:hAnsi="Arial" w:cs="Arial"/>
        </w:rPr>
        <w:t xml:space="preserve"> </w:t>
      </w:r>
      <w:r w:rsidR="00C620BF">
        <w:rPr>
          <w:rFonts w:ascii="Arial" w:hAnsi="Arial" w:cs="Arial"/>
        </w:rPr>
        <w:t>previous RAN2 meetings</w:t>
      </w:r>
      <w:r>
        <w:rPr>
          <w:rFonts w:ascii="Arial" w:hAnsi="Arial" w:cs="Arial"/>
        </w:rPr>
        <w:t>. The discussion</w:t>
      </w:r>
      <w:r w:rsidR="00C620BF">
        <w:rPr>
          <w:rFonts w:ascii="Arial" w:hAnsi="Arial" w:cs="Arial"/>
        </w:rPr>
        <w:t>s</w:t>
      </w:r>
      <w:r>
        <w:rPr>
          <w:rFonts w:ascii="Arial" w:hAnsi="Arial" w:cs="Arial"/>
        </w:rPr>
        <w:t xml:space="preserve"> concluded with the following agreements:</w:t>
      </w:r>
    </w:p>
    <w:p w14:paraId="6E68FD2A" w14:textId="7AA998E2" w:rsidR="0020255B" w:rsidRDefault="0020255B" w:rsidP="00366149">
      <w:pPr>
        <w:pStyle w:val="Doc-text2"/>
        <w:pBdr>
          <w:top w:val="single" w:sz="4" w:space="1" w:color="auto"/>
          <w:left w:val="single" w:sz="4" w:space="4" w:color="auto"/>
          <w:bottom w:val="single" w:sz="4" w:space="1" w:color="auto"/>
          <w:right w:val="single" w:sz="4" w:space="4" w:color="auto"/>
        </w:pBdr>
        <w:rPr>
          <w:b/>
          <w:bCs/>
          <w:lang w:val="en-US"/>
        </w:rPr>
      </w:pPr>
      <w:r w:rsidRPr="0020255B">
        <w:rPr>
          <w:b/>
          <w:bCs/>
          <w:lang w:val="en-US"/>
        </w:rPr>
        <w:t>RAN WG2 Meeting #12</w:t>
      </w:r>
      <w:r>
        <w:rPr>
          <w:b/>
          <w:bCs/>
          <w:lang w:val="en-US"/>
        </w:rPr>
        <w:t>5</w:t>
      </w:r>
      <w:r w:rsidRPr="0020255B">
        <w:rPr>
          <w:b/>
          <w:bCs/>
          <w:lang w:val="en-US"/>
        </w:rPr>
        <w:t>bis</w:t>
      </w:r>
    </w:p>
    <w:p w14:paraId="3ABC45E6" w14:textId="77777777" w:rsidR="0020255B" w:rsidRDefault="0020255B" w:rsidP="00366149">
      <w:pPr>
        <w:pStyle w:val="Doc-text2"/>
        <w:pBdr>
          <w:top w:val="single" w:sz="4" w:space="1" w:color="auto"/>
          <w:left w:val="single" w:sz="4" w:space="4" w:color="auto"/>
          <w:bottom w:val="single" w:sz="4" w:space="1" w:color="auto"/>
          <w:right w:val="single" w:sz="4" w:space="4" w:color="auto"/>
        </w:pBdr>
        <w:rPr>
          <w:b/>
          <w:bCs/>
          <w:lang w:val="en-US"/>
        </w:rPr>
      </w:pPr>
    </w:p>
    <w:p w14:paraId="777BB64D" w14:textId="0B4E2B19" w:rsidR="00366149" w:rsidRDefault="00366149" w:rsidP="00366149">
      <w:pPr>
        <w:pStyle w:val="Doc-text2"/>
        <w:pBdr>
          <w:top w:val="single" w:sz="4" w:space="1" w:color="auto"/>
          <w:left w:val="single" w:sz="4" w:space="4" w:color="auto"/>
          <w:bottom w:val="single" w:sz="4" w:space="1" w:color="auto"/>
          <w:right w:val="single" w:sz="4" w:space="4" w:color="auto"/>
        </w:pBdr>
        <w:rPr>
          <w:b/>
          <w:bCs/>
          <w:lang w:val="en-US" w:eastAsia="en-GB"/>
        </w:rPr>
      </w:pPr>
      <w:r>
        <w:rPr>
          <w:b/>
          <w:bCs/>
          <w:lang w:val="en-US"/>
        </w:rPr>
        <w:t>Agreements on on-demand SIB1:</w:t>
      </w:r>
    </w:p>
    <w:p w14:paraId="600D9AE9" w14:textId="77777777" w:rsidR="00366149" w:rsidRPr="00D916B9" w:rsidRDefault="00366149" w:rsidP="00031DB2">
      <w:pPr>
        <w:pStyle w:val="Doc-text2"/>
        <w:numPr>
          <w:ilvl w:val="0"/>
          <w:numId w:val="2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D916B9">
        <w:t>Existing M</w:t>
      </w:r>
      <w:r w:rsidRPr="00D916B9">
        <w:rPr>
          <w:lang w:val="en-US"/>
        </w:rPr>
        <w:t xml:space="preserve">sg </w:t>
      </w:r>
      <w:r w:rsidRPr="00D916B9">
        <w:t xml:space="preserve">1 based on-demand procedure is reused for on-demand SIB1 acquisition procedure. FFS on </w:t>
      </w:r>
      <w:r w:rsidRPr="00D916B9">
        <w:rPr>
          <w:lang w:val="en-US"/>
        </w:rPr>
        <w:t xml:space="preserve">Msg </w:t>
      </w:r>
      <w:r w:rsidRPr="00D916B9">
        <w:t xml:space="preserve">3. FFS if / when the UE monitors the OD-SIB1 upon reception of RAR. FFS: whether introduce specified UE </w:t>
      </w:r>
      <w:proofErr w:type="spellStart"/>
      <w:r w:rsidRPr="00D916B9">
        <w:t>behavior</w:t>
      </w:r>
      <w:proofErr w:type="spellEnd"/>
      <w:r w:rsidRPr="00D916B9">
        <w:t xml:space="preserve"> if RACH failure of OD-SIB1 request.</w:t>
      </w:r>
    </w:p>
    <w:p w14:paraId="0F735087" w14:textId="77777777" w:rsidR="00366149" w:rsidRDefault="00366149" w:rsidP="00F74E1B">
      <w:pPr>
        <w:pStyle w:val="Doc-text2"/>
        <w:pBdr>
          <w:top w:val="single" w:sz="4" w:space="1" w:color="auto"/>
          <w:left w:val="single" w:sz="4" w:space="4" w:color="auto"/>
          <w:bottom w:val="single" w:sz="4" w:space="1" w:color="auto"/>
          <w:right w:val="single" w:sz="4" w:space="4" w:color="auto"/>
        </w:pBdr>
        <w:rPr>
          <w:b/>
          <w:lang w:val="en-US"/>
        </w:rPr>
      </w:pPr>
    </w:p>
    <w:p w14:paraId="747B585D" w14:textId="491774B5" w:rsidR="00F74E1B" w:rsidRDefault="00F74E1B" w:rsidP="00F74E1B">
      <w:pPr>
        <w:jc w:val="both"/>
        <w:rPr>
          <w:rFonts w:ascii="Arial" w:hAnsi="Arial" w:cs="Arial"/>
          <w:lang w:val="en-US"/>
        </w:rPr>
      </w:pPr>
    </w:p>
    <w:p w14:paraId="6F5F7FC0" w14:textId="03F006EE" w:rsidR="00C620BF" w:rsidRDefault="00C620BF" w:rsidP="00DF7BD4">
      <w:pPr>
        <w:pStyle w:val="Doc-text2"/>
        <w:pBdr>
          <w:top w:val="single" w:sz="4" w:space="1" w:color="auto"/>
          <w:left w:val="single" w:sz="4" w:space="4" w:color="auto"/>
          <w:bottom w:val="single" w:sz="4" w:space="1" w:color="auto"/>
          <w:right w:val="single" w:sz="4" w:space="4" w:color="auto"/>
        </w:pBdr>
        <w:rPr>
          <w:b/>
          <w:lang w:val="en-US"/>
        </w:rPr>
      </w:pPr>
      <w:r w:rsidRPr="00C620BF">
        <w:rPr>
          <w:rFonts w:cs="Arial"/>
          <w:b/>
          <w:bCs/>
        </w:rPr>
        <w:t>RAN WG2 Meeting #126</w:t>
      </w:r>
    </w:p>
    <w:p w14:paraId="61B31EA9" w14:textId="77777777" w:rsidR="00DF7BD4" w:rsidRPr="00E21536" w:rsidRDefault="00DF7BD4" w:rsidP="004954F2">
      <w:pPr>
        <w:pStyle w:val="Doc-text2"/>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p>
    <w:p w14:paraId="0BD9B38F" w14:textId="77777777" w:rsidR="00DF7BD4" w:rsidRDefault="00DF7BD4" w:rsidP="00DF7BD4">
      <w:pPr>
        <w:pStyle w:val="Doc-text2"/>
        <w:pBdr>
          <w:top w:val="single" w:sz="4" w:space="1" w:color="auto"/>
          <w:left w:val="single" w:sz="4" w:space="4" w:color="auto"/>
          <w:bottom w:val="single" w:sz="4" w:space="1" w:color="auto"/>
          <w:right w:val="single" w:sz="4" w:space="4" w:color="auto"/>
        </w:pBdr>
        <w:overflowPunct/>
        <w:autoSpaceDE/>
        <w:autoSpaceDN/>
        <w:adjustRightInd/>
        <w:textAlignment w:val="auto"/>
      </w:pPr>
    </w:p>
    <w:p w14:paraId="6DB9D821" w14:textId="77777777" w:rsidR="00DF7BD4" w:rsidRPr="00423E84" w:rsidRDefault="00DF7BD4" w:rsidP="00DF7BD4">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RAR monitoring for MSG1 based OD-SIB1 REQ</w:t>
      </w:r>
    </w:p>
    <w:p w14:paraId="0DA56686" w14:textId="77777777" w:rsidR="00DF7BD4" w:rsidRPr="00D916B9" w:rsidRDefault="00DF7BD4" w:rsidP="00031DB2">
      <w:pPr>
        <w:pStyle w:val="Doc-text2"/>
        <w:numPr>
          <w:ilvl w:val="0"/>
          <w:numId w:val="20"/>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D916B9">
        <w:t>RAN2 assumes the UE is expected to receive the RAR responding to the preamble transmission for Msg1-based on-demand SIB1 procedure, as the baseline.</w:t>
      </w:r>
    </w:p>
    <w:p w14:paraId="1D5AD1F6" w14:textId="77777777" w:rsidR="00DF7BD4" w:rsidRPr="00B03D8E" w:rsidRDefault="00DF7BD4" w:rsidP="00DF7BD4">
      <w:pPr>
        <w:pStyle w:val="Doc-text2"/>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rPr>
          <w:lang w:val="en-US"/>
        </w:rPr>
      </w:pPr>
    </w:p>
    <w:p w14:paraId="6195626F" w14:textId="77777777" w:rsidR="000C48AF" w:rsidRPr="00E21536" w:rsidRDefault="000C48AF" w:rsidP="00DF7BD4">
      <w:pPr>
        <w:pStyle w:val="Doc-text2"/>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p>
    <w:p w14:paraId="73A3E466" w14:textId="4A3B6E45" w:rsidR="00C620BF" w:rsidRDefault="00C620BF" w:rsidP="00F74E1B">
      <w:pPr>
        <w:pStyle w:val="Doc-text2"/>
        <w:pBdr>
          <w:top w:val="single" w:sz="4" w:space="1" w:color="auto"/>
          <w:left w:val="single" w:sz="4" w:space="4" w:color="auto"/>
          <w:bottom w:val="single" w:sz="4" w:space="1" w:color="auto"/>
          <w:right w:val="single" w:sz="4" w:space="4" w:color="auto"/>
        </w:pBdr>
        <w:rPr>
          <w:b/>
          <w:lang w:val="en-US"/>
        </w:rPr>
      </w:pPr>
      <w:r w:rsidRPr="00C620BF">
        <w:rPr>
          <w:b/>
          <w:lang w:val="en-US"/>
        </w:rPr>
        <w:t>RAN WG2 Meeting #127</w:t>
      </w:r>
    </w:p>
    <w:p w14:paraId="3C821630" w14:textId="77777777" w:rsidR="00C620BF" w:rsidRDefault="00C620BF" w:rsidP="00F74E1B">
      <w:pPr>
        <w:pStyle w:val="Doc-text2"/>
        <w:pBdr>
          <w:top w:val="single" w:sz="4" w:space="1" w:color="auto"/>
          <w:left w:val="single" w:sz="4" w:space="4" w:color="auto"/>
          <w:bottom w:val="single" w:sz="4" w:space="1" w:color="auto"/>
          <w:right w:val="single" w:sz="4" w:space="4" w:color="auto"/>
        </w:pBdr>
        <w:rPr>
          <w:b/>
          <w:lang w:val="en-US"/>
        </w:rPr>
      </w:pPr>
    </w:p>
    <w:p w14:paraId="07659F7C" w14:textId="77777777" w:rsidR="00983239" w:rsidRDefault="00983239" w:rsidP="00983239">
      <w:pPr>
        <w:pStyle w:val="Doc-text2"/>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rPr>
          <w:lang w:val="en-US"/>
        </w:rPr>
      </w:pPr>
    </w:p>
    <w:p w14:paraId="75639CFE" w14:textId="77777777" w:rsidR="00DF7BD4" w:rsidRDefault="00983239" w:rsidP="00DF7BD4">
      <w:pPr>
        <w:pStyle w:val="Doc-text2"/>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rPr>
          <w:b/>
          <w:bCs/>
          <w:lang w:val="en-US"/>
        </w:rPr>
      </w:pPr>
      <w:r w:rsidRPr="00983239">
        <w:rPr>
          <w:b/>
          <w:bCs/>
          <w:lang w:val="en-US"/>
        </w:rPr>
        <w:t>MSG3 based OD-SIB1 REQ:</w:t>
      </w:r>
    </w:p>
    <w:p w14:paraId="31587BC0" w14:textId="556A985A" w:rsidR="00983239" w:rsidRPr="00D916B9" w:rsidRDefault="00DF7BD4" w:rsidP="00031DB2">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D916B9">
        <w:rPr>
          <w:lang w:val="en-US"/>
        </w:rPr>
        <w:t>Msg 3 based OD-SI procedure is not supported for on-demand SIB1 request in case 2 (for requesting to the NES Cell).</w:t>
      </w:r>
    </w:p>
    <w:p w14:paraId="1426ED60" w14:textId="77777777" w:rsidR="00DF7BD4" w:rsidRPr="00DF7BD4" w:rsidRDefault="00DF7BD4" w:rsidP="00DF7BD4">
      <w:pPr>
        <w:pStyle w:val="Doc-text2"/>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rPr>
          <w:lang w:val="en-US"/>
        </w:rPr>
      </w:pPr>
    </w:p>
    <w:p w14:paraId="4E3F9045" w14:textId="77777777" w:rsidR="00F74E1B" w:rsidRDefault="00F74E1B" w:rsidP="004A6EA5">
      <w:pPr>
        <w:rPr>
          <w:rFonts w:ascii="Arial" w:hAnsi="Arial" w:cs="Arial"/>
          <w:lang w:val="en-CA"/>
        </w:rPr>
      </w:pPr>
    </w:p>
    <w:p w14:paraId="2A298169" w14:textId="2A46893E" w:rsidR="003B37E4" w:rsidRPr="003B37E4" w:rsidRDefault="009924C0" w:rsidP="0084122B">
      <w:pPr>
        <w:jc w:val="both"/>
        <w:rPr>
          <w:rFonts w:ascii="Arial" w:hAnsi="Arial" w:cs="Arial"/>
          <w:lang w:val="en-US"/>
        </w:rPr>
      </w:pPr>
      <w:r>
        <w:rPr>
          <w:rFonts w:ascii="Arial" w:hAnsi="Arial" w:cs="Arial"/>
          <w:lang w:val="en-US"/>
        </w:rPr>
        <w:t xml:space="preserve">According to the agreements from the previous meetings, RAN2 agreed to support </w:t>
      </w:r>
      <w:r w:rsidR="00301115">
        <w:rPr>
          <w:rFonts w:ascii="Arial" w:hAnsi="Arial" w:cs="Arial"/>
          <w:lang w:val="en-US"/>
        </w:rPr>
        <w:t xml:space="preserve">only </w:t>
      </w:r>
      <w:r>
        <w:rPr>
          <w:rFonts w:ascii="Arial" w:hAnsi="Arial" w:cs="Arial"/>
          <w:lang w:val="en-US"/>
        </w:rPr>
        <w:t xml:space="preserve">MSG1 </w:t>
      </w:r>
      <w:r w:rsidR="00301115">
        <w:rPr>
          <w:rFonts w:ascii="Arial" w:hAnsi="Arial" w:cs="Arial"/>
          <w:lang w:val="en-US"/>
        </w:rPr>
        <w:t>based</w:t>
      </w:r>
      <w:r>
        <w:rPr>
          <w:rFonts w:ascii="Arial" w:hAnsi="Arial" w:cs="Arial"/>
          <w:lang w:val="en-US"/>
        </w:rPr>
        <w:t xml:space="preserve"> </w:t>
      </w:r>
      <w:r w:rsidR="00301115">
        <w:rPr>
          <w:rFonts w:ascii="Arial" w:hAnsi="Arial" w:cs="Arial"/>
          <w:lang w:val="en-US"/>
        </w:rPr>
        <w:t xml:space="preserve">on-demand SIB1 request procedure. </w:t>
      </w:r>
      <w:r w:rsidR="00C708F3">
        <w:rPr>
          <w:rFonts w:ascii="Arial" w:hAnsi="Arial" w:cs="Arial"/>
          <w:lang w:val="en-US"/>
        </w:rPr>
        <w:t xml:space="preserve">Furthermore, RAN2 agreed </w:t>
      </w:r>
      <w:r w:rsidR="008B3398">
        <w:rPr>
          <w:rFonts w:ascii="Arial" w:hAnsi="Arial" w:cs="Arial"/>
          <w:lang w:val="en-US"/>
        </w:rPr>
        <w:t>that</w:t>
      </w:r>
      <w:r w:rsidR="00E216EF">
        <w:rPr>
          <w:rFonts w:ascii="Arial" w:hAnsi="Arial" w:cs="Arial"/>
          <w:lang w:val="en-US"/>
        </w:rPr>
        <w:t xml:space="preserve"> as a baseline</w:t>
      </w:r>
      <w:r w:rsidR="008B3398">
        <w:rPr>
          <w:rFonts w:ascii="Arial" w:hAnsi="Arial" w:cs="Arial"/>
          <w:lang w:val="en-US"/>
        </w:rPr>
        <w:t xml:space="preserve"> the UE is expected to receive </w:t>
      </w:r>
      <w:r w:rsidR="0069707B">
        <w:rPr>
          <w:rFonts w:ascii="Arial" w:hAnsi="Arial" w:cs="Arial"/>
          <w:lang w:val="en-US"/>
        </w:rPr>
        <w:t xml:space="preserve">the </w:t>
      </w:r>
      <w:r w:rsidR="008B3398">
        <w:rPr>
          <w:rFonts w:ascii="Arial" w:hAnsi="Arial" w:cs="Arial"/>
          <w:lang w:val="en-US"/>
        </w:rPr>
        <w:t xml:space="preserve">RAR </w:t>
      </w:r>
      <w:r w:rsidR="00E216EF">
        <w:rPr>
          <w:rFonts w:ascii="Arial" w:hAnsi="Arial" w:cs="Arial"/>
          <w:lang w:val="en-US"/>
        </w:rPr>
        <w:t xml:space="preserve">as a part of </w:t>
      </w:r>
      <w:r w:rsidR="0069707B">
        <w:rPr>
          <w:rFonts w:ascii="Arial" w:hAnsi="Arial" w:cs="Arial"/>
          <w:lang w:val="en-US"/>
        </w:rPr>
        <w:t xml:space="preserve">MSG1 based SIB1 on-demand </w:t>
      </w:r>
      <w:r w:rsidR="00222D13">
        <w:rPr>
          <w:rFonts w:ascii="Arial" w:hAnsi="Arial" w:cs="Arial"/>
          <w:lang w:val="en-US"/>
        </w:rPr>
        <w:t xml:space="preserve">request procedure. </w:t>
      </w:r>
      <w:r w:rsidR="00301115">
        <w:rPr>
          <w:rFonts w:ascii="Arial" w:hAnsi="Arial" w:cs="Arial"/>
          <w:lang w:val="en-US"/>
        </w:rPr>
        <w:t xml:space="preserve">The details concerning the RAR for MSG1 based on-demand SIB1 request procedure </w:t>
      </w:r>
      <w:r w:rsidR="00873D28">
        <w:rPr>
          <w:rFonts w:ascii="Arial" w:hAnsi="Arial" w:cs="Arial"/>
          <w:lang w:val="en-US"/>
        </w:rPr>
        <w:t>require, however, further discussion.</w:t>
      </w:r>
    </w:p>
    <w:p w14:paraId="0987FCAB" w14:textId="77553E3A" w:rsidR="0084122B" w:rsidRDefault="00DF744C" w:rsidP="0084122B">
      <w:pPr>
        <w:jc w:val="both"/>
        <w:rPr>
          <w:rFonts w:ascii="Arial" w:hAnsi="Arial" w:cs="Arial"/>
          <w:lang w:val="en-CA"/>
        </w:rPr>
      </w:pPr>
      <w:r>
        <w:rPr>
          <w:rFonts w:ascii="Arial" w:hAnsi="Arial" w:cs="Arial"/>
          <w:lang w:val="en-CA"/>
        </w:rPr>
        <w:t xml:space="preserve">Similarly, </w:t>
      </w:r>
      <w:r w:rsidR="0084122B">
        <w:rPr>
          <w:rFonts w:ascii="Arial" w:hAnsi="Arial" w:cs="Arial"/>
          <w:lang w:val="en-CA"/>
        </w:rPr>
        <w:t xml:space="preserve">as the UE can use MSG1 to request on-demand SIB1, the </w:t>
      </w:r>
      <w:r w:rsidR="001F7466">
        <w:rPr>
          <w:rFonts w:ascii="Arial" w:hAnsi="Arial" w:cs="Arial"/>
          <w:lang w:val="en-CA"/>
        </w:rPr>
        <w:t>NES Cell</w:t>
      </w:r>
      <w:r w:rsidR="0084122B">
        <w:rPr>
          <w:rFonts w:ascii="Arial" w:hAnsi="Arial" w:cs="Arial"/>
          <w:lang w:val="en-CA"/>
        </w:rPr>
        <w:t xml:space="preserve"> can use </w:t>
      </w:r>
      <w:r w:rsidR="001F7466">
        <w:rPr>
          <w:rFonts w:ascii="Arial" w:hAnsi="Arial" w:cs="Arial"/>
          <w:lang w:val="en-CA"/>
        </w:rPr>
        <w:t>RAR</w:t>
      </w:r>
      <w:r w:rsidR="0084122B">
        <w:rPr>
          <w:rFonts w:ascii="Arial" w:hAnsi="Arial" w:cs="Arial"/>
          <w:lang w:val="en-CA"/>
        </w:rPr>
        <w:t xml:space="preserve"> as a feedback message to instruct the UE how to behave upon </w:t>
      </w:r>
      <w:r w:rsidR="001F7466">
        <w:rPr>
          <w:rFonts w:ascii="Arial" w:hAnsi="Arial" w:cs="Arial"/>
          <w:lang w:val="en-CA"/>
        </w:rPr>
        <w:t>its reception</w:t>
      </w:r>
      <w:r w:rsidR="0084122B">
        <w:rPr>
          <w:rFonts w:ascii="Arial" w:hAnsi="Arial" w:cs="Arial"/>
          <w:lang w:val="en-CA"/>
        </w:rPr>
        <w:t xml:space="preserve">. For example, </w:t>
      </w:r>
      <w:r w:rsidR="001F7466">
        <w:rPr>
          <w:rFonts w:ascii="Arial" w:hAnsi="Arial" w:cs="Arial"/>
          <w:lang w:val="en-CA"/>
        </w:rPr>
        <w:t>the RAR</w:t>
      </w:r>
      <w:r w:rsidR="0084122B">
        <w:rPr>
          <w:rFonts w:ascii="Arial" w:hAnsi="Arial" w:cs="Arial"/>
          <w:lang w:val="en-CA"/>
        </w:rPr>
        <w:t xml:space="preserve"> can indicate the information when the UE can expect on-demand SIB1 transmissions </w:t>
      </w:r>
      <w:r w:rsidR="009F7410">
        <w:rPr>
          <w:rFonts w:ascii="Arial" w:hAnsi="Arial" w:cs="Arial"/>
          <w:lang w:val="en-CA"/>
        </w:rPr>
        <w:t xml:space="preserve">relative to the RAR transmission </w:t>
      </w:r>
      <w:r w:rsidR="0084122B">
        <w:rPr>
          <w:rFonts w:ascii="Arial" w:hAnsi="Arial" w:cs="Arial"/>
          <w:lang w:val="en-CA"/>
        </w:rPr>
        <w:t>(e.g., an offset value to on-demand SIB1 transmission and/or a time window during which the UE can expect on-demand SIB1 transmission can be introduced for this purpose),</w:t>
      </w:r>
      <w:r w:rsidR="002B5752">
        <w:rPr>
          <w:rFonts w:ascii="Arial" w:hAnsi="Arial" w:cs="Arial"/>
          <w:lang w:val="en-CA"/>
        </w:rPr>
        <w:t xml:space="preserve"> </w:t>
      </w:r>
      <w:r w:rsidR="0084122B" w:rsidRPr="00310867">
        <w:rPr>
          <w:rFonts w:ascii="Arial" w:hAnsi="Arial" w:cs="Arial"/>
          <w:lang w:val="en-CA"/>
        </w:rPr>
        <w:t xml:space="preserve">whether </w:t>
      </w:r>
      <w:r w:rsidR="0084122B">
        <w:rPr>
          <w:rFonts w:ascii="Arial" w:hAnsi="Arial" w:cs="Arial"/>
          <w:lang w:val="en-CA"/>
        </w:rPr>
        <w:t xml:space="preserve">on-demand </w:t>
      </w:r>
      <w:r w:rsidR="0084122B" w:rsidRPr="00310867">
        <w:rPr>
          <w:rFonts w:ascii="Arial" w:hAnsi="Arial" w:cs="Arial"/>
          <w:lang w:val="en-CA"/>
        </w:rPr>
        <w:t xml:space="preserve">SIB1 is </w:t>
      </w:r>
      <w:r w:rsidR="0084122B">
        <w:rPr>
          <w:rFonts w:ascii="Arial" w:hAnsi="Arial" w:cs="Arial"/>
          <w:lang w:val="en-CA"/>
        </w:rPr>
        <w:t>transmitted</w:t>
      </w:r>
      <w:r w:rsidR="0084122B" w:rsidRPr="00310867">
        <w:rPr>
          <w:rFonts w:ascii="Arial" w:hAnsi="Arial" w:cs="Arial"/>
          <w:lang w:val="en-CA"/>
        </w:rPr>
        <w:t xml:space="preserve"> in all directions or only in some SSBs</w:t>
      </w:r>
      <w:r w:rsidR="000F0508">
        <w:rPr>
          <w:rFonts w:ascii="Arial" w:hAnsi="Arial" w:cs="Arial"/>
          <w:lang w:val="en-CA"/>
        </w:rPr>
        <w:t>,</w:t>
      </w:r>
      <w:r w:rsidR="002B5752">
        <w:rPr>
          <w:rFonts w:ascii="Arial" w:hAnsi="Arial" w:cs="Arial"/>
          <w:lang w:val="en-CA"/>
        </w:rPr>
        <w:t xml:space="preserve"> and the information concerning the UE behaviour if the UE does not receive on-demand SIB1 </w:t>
      </w:r>
      <w:r w:rsidR="00C142FA">
        <w:rPr>
          <w:rFonts w:ascii="Arial" w:hAnsi="Arial" w:cs="Arial"/>
          <w:lang w:val="en-CA"/>
        </w:rPr>
        <w:t>according to the timeline specified</w:t>
      </w:r>
      <w:r w:rsidR="000E0004">
        <w:rPr>
          <w:rFonts w:ascii="Arial" w:hAnsi="Arial" w:cs="Arial"/>
          <w:lang w:val="en-CA"/>
        </w:rPr>
        <w:t xml:space="preserve"> in</w:t>
      </w:r>
      <w:r w:rsidR="001B7CFF">
        <w:rPr>
          <w:rFonts w:ascii="Arial" w:hAnsi="Arial" w:cs="Arial"/>
          <w:lang w:val="en-CA"/>
        </w:rPr>
        <w:t xml:space="preserve"> RAR message </w:t>
      </w:r>
      <w:r w:rsidR="002B5752">
        <w:rPr>
          <w:rFonts w:ascii="Arial" w:hAnsi="Arial" w:cs="Arial"/>
          <w:lang w:val="en-CA"/>
        </w:rPr>
        <w:t>(e.g., whether the UE should attempt to repeat the request for on-demand SIB1</w:t>
      </w:r>
      <w:r w:rsidR="00C142FA">
        <w:rPr>
          <w:rFonts w:ascii="Arial" w:hAnsi="Arial" w:cs="Arial"/>
          <w:lang w:val="en-CA"/>
        </w:rPr>
        <w:t xml:space="preserve"> </w:t>
      </w:r>
      <w:r w:rsidR="002B5752">
        <w:rPr>
          <w:rFonts w:ascii="Arial" w:hAnsi="Arial" w:cs="Arial"/>
          <w:lang w:val="en-CA"/>
        </w:rPr>
        <w:t xml:space="preserve">and if yes for how long the UE should wait before repeating </w:t>
      </w:r>
      <w:r w:rsidR="000E0004">
        <w:rPr>
          <w:rFonts w:ascii="Arial" w:hAnsi="Arial" w:cs="Arial"/>
          <w:lang w:val="en-CA"/>
        </w:rPr>
        <w:t>the</w:t>
      </w:r>
      <w:r w:rsidR="002B5752">
        <w:rPr>
          <w:rFonts w:ascii="Arial" w:hAnsi="Arial" w:cs="Arial"/>
          <w:lang w:val="en-CA"/>
        </w:rPr>
        <w:t xml:space="preserve"> </w:t>
      </w:r>
      <w:r w:rsidR="002B5752">
        <w:rPr>
          <w:rFonts w:ascii="Arial" w:hAnsi="Arial" w:cs="Arial"/>
          <w:lang w:val="en-CA"/>
        </w:rPr>
        <w:lastRenderedPageBreak/>
        <w:t>request)</w:t>
      </w:r>
      <w:r w:rsidR="0084122B">
        <w:rPr>
          <w:rFonts w:ascii="Arial" w:hAnsi="Arial" w:cs="Arial"/>
          <w:lang w:val="en-CA"/>
        </w:rPr>
        <w:t xml:space="preserve">. The </w:t>
      </w:r>
      <w:r w:rsidR="00050376">
        <w:rPr>
          <w:rFonts w:ascii="Arial" w:hAnsi="Arial" w:cs="Arial"/>
          <w:lang w:val="en-CA"/>
        </w:rPr>
        <w:t>RAR</w:t>
      </w:r>
      <w:r w:rsidR="0084122B">
        <w:rPr>
          <w:rFonts w:ascii="Arial" w:hAnsi="Arial" w:cs="Arial"/>
          <w:lang w:val="en-CA"/>
        </w:rPr>
        <w:t xml:space="preserve"> can contain the explicit parameter values or a pointer to the values preconfigured in the UL WUS configuration. </w:t>
      </w:r>
    </w:p>
    <w:p w14:paraId="0101E0A4" w14:textId="77777777" w:rsidR="00E31A17" w:rsidRPr="00C24761" w:rsidRDefault="00E31A17" w:rsidP="00E31A17">
      <w:pPr>
        <w:pStyle w:val="Observation"/>
        <w:numPr>
          <w:ilvl w:val="0"/>
          <w:numId w:val="0"/>
        </w:numPr>
        <w:overflowPunct/>
        <w:autoSpaceDE/>
        <w:autoSpaceDN/>
        <w:adjustRightInd/>
        <w:ind w:left="360" w:hanging="360"/>
        <w:textAlignment w:val="auto"/>
      </w:pPr>
    </w:p>
    <w:p w14:paraId="4013A841" w14:textId="2E4AE96A" w:rsidR="00E31A17" w:rsidRPr="00C24761" w:rsidRDefault="00CB5F56" w:rsidP="00E31A17">
      <w:pPr>
        <w:pStyle w:val="Observation"/>
        <w:overflowPunct/>
        <w:autoSpaceDE/>
        <w:autoSpaceDN/>
        <w:adjustRightInd/>
        <w:ind w:left="1699" w:hanging="1699"/>
        <w:textAlignment w:val="auto"/>
      </w:pPr>
      <w:bookmarkStart w:id="14" w:name="_Toc181951194"/>
      <w:r>
        <w:rPr>
          <w:rFonts w:cs="Arial"/>
        </w:rPr>
        <w:t xml:space="preserve">RAR </w:t>
      </w:r>
      <w:r w:rsidRPr="00CB5F56">
        <w:rPr>
          <w:rFonts w:cs="Arial"/>
        </w:rPr>
        <w:t xml:space="preserve">message </w:t>
      </w:r>
      <w:r>
        <w:rPr>
          <w:rFonts w:cs="Arial"/>
        </w:rPr>
        <w:t>can be</w:t>
      </w:r>
      <w:r w:rsidRPr="00CB5F56">
        <w:rPr>
          <w:rFonts w:cs="Arial"/>
        </w:rPr>
        <w:t xml:space="preserve"> used for indicating the UE behaviour concerning when to expect on-demand SIB1 transmission, in which directions the transmission of on-demand SIB1 can be expected, and how to proceed if on-demand SIB1 is not received when expected.</w:t>
      </w:r>
      <w:bookmarkEnd w:id="14"/>
    </w:p>
    <w:p w14:paraId="10FA5843" w14:textId="77777777" w:rsidR="00B65E13" w:rsidRDefault="00B65E13" w:rsidP="00B65E13">
      <w:pPr>
        <w:jc w:val="both"/>
        <w:rPr>
          <w:rFonts w:ascii="Arial" w:hAnsi="Arial" w:cs="Arial"/>
          <w:lang w:val="en-US"/>
        </w:rPr>
      </w:pPr>
    </w:p>
    <w:p w14:paraId="1EB09C3F" w14:textId="79DC3C18" w:rsidR="00D93A71" w:rsidRDefault="00D93A71" w:rsidP="00D93A71">
      <w:pPr>
        <w:jc w:val="both"/>
        <w:rPr>
          <w:rFonts w:ascii="Arial" w:hAnsi="Arial" w:cs="Arial"/>
          <w:lang w:val="en-US"/>
        </w:rPr>
      </w:pPr>
      <w:r>
        <w:rPr>
          <w:rFonts w:ascii="Arial" w:hAnsi="Arial" w:cs="Arial"/>
          <w:lang w:val="en-US"/>
        </w:rPr>
        <w:t>The aspects related to the RAR have been also discussed by RAN1 and the following agreements were made:</w:t>
      </w:r>
    </w:p>
    <w:p w14:paraId="7866E33E" w14:textId="77777777" w:rsidR="00D93A71" w:rsidRPr="003A1A60" w:rsidRDefault="00D93A71" w:rsidP="003A1A60">
      <w:pPr>
        <w:ind w:left="567"/>
        <w:rPr>
          <w:rFonts w:ascii="Arial" w:hAnsi="Arial" w:cs="Arial"/>
          <w:b/>
          <w:bCs/>
          <w:sz w:val="18"/>
          <w:szCs w:val="18"/>
          <w:lang w:val="en-US"/>
        </w:rPr>
      </w:pPr>
      <w:r w:rsidRPr="003A1A60">
        <w:rPr>
          <w:rFonts w:ascii="Arial" w:hAnsi="Arial" w:cs="Arial"/>
          <w:b/>
          <w:bCs/>
          <w:sz w:val="18"/>
          <w:szCs w:val="18"/>
          <w:lang w:val="en-US"/>
        </w:rPr>
        <w:t>RAN1#118</w:t>
      </w:r>
    </w:p>
    <w:p w14:paraId="1E28B0DF" w14:textId="77777777" w:rsidR="00D93A71" w:rsidRPr="003A1A60" w:rsidRDefault="00D93A71" w:rsidP="003A1A60">
      <w:pPr>
        <w:ind w:left="1134"/>
        <w:rPr>
          <w:rFonts w:ascii="Arial" w:hAnsi="Arial" w:cs="Arial"/>
          <w:sz w:val="18"/>
          <w:szCs w:val="18"/>
        </w:rPr>
      </w:pPr>
      <w:r w:rsidRPr="003A1A60">
        <w:rPr>
          <w:rFonts w:ascii="Arial" w:hAnsi="Arial" w:cs="Arial"/>
          <w:sz w:val="18"/>
          <w:szCs w:val="18"/>
          <w:highlight w:val="green"/>
        </w:rPr>
        <w:t>Agreement</w:t>
      </w:r>
    </w:p>
    <w:p w14:paraId="1A160B7E" w14:textId="77777777" w:rsidR="00D93A71" w:rsidRPr="003A1A60" w:rsidRDefault="00D93A71" w:rsidP="003A1A60">
      <w:pPr>
        <w:ind w:left="1134"/>
        <w:rPr>
          <w:rFonts w:ascii="Arial" w:hAnsi="Arial" w:cs="Arial"/>
          <w:sz w:val="18"/>
          <w:szCs w:val="18"/>
        </w:rPr>
      </w:pPr>
      <w:r w:rsidRPr="003A1A60">
        <w:rPr>
          <w:rFonts w:ascii="Arial" w:hAnsi="Arial" w:cs="Arial"/>
          <w:sz w:val="18"/>
          <w:szCs w:val="18"/>
        </w:rPr>
        <w:t>RAN1 assumes the UE is expected to receive the RAR responding to the preamble transmission for Msg1-based on-demand SIB1 procedure, as the baseline.</w:t>
      </w:r>
    </w:p>
    <w:p w14:paraId="5AC3A841" w14:textId="77777777" w:rsidR="00D93A71" w:rsidRPr="003A1A60" w:rsidRDefault="00D93A71" w:rsidP="003A1A60">
      <w:pPr>
        <w:ind w:left="1134"/>
        <w:rPr>
          <w:rFonts w:ascii="Arial" w:hAnsi="Arial" w:cs="Arial"/>
          <w:sz w:val="18"/>
          <w:szCs w:val="18"/>
          <w:lang w:val="x-none"/>
        </w:rPr>
      </w:pPr>
      <w:r w:rsidRPr="003A1A60">
        <w:rPr>
          <w:rFonts w:ascii="Arial" w:hAnsi="Arial" w:cs="Arial"/>
          <w:sz w:val="18"/>
          <w:szCs w:val="18"/>
          <w:highlight w:val="green"/>
          <w:lang w:val="x-none"/>
        </w:rPr>
        <w:t>Agreement</w:t>
      </w:r>
    </w:p>
    <w:p w14:paraId="1F1AAA65" w14:textId="77777777" w:rsidR="00D93A71" w:rsidRPr="003A1A60" w:rsidRDefault="00D93A71" w:rsidP="003A1A60">
      <w:pPr>
        <w:ind w:left="1134"/>
        <w:rPr>
          <w:rFonts w:ascii="Arial" w:hAnsi="Arial" w:cs="Arial"/>
          <w:sz w:val="18"/>
          <w:szCs w:val="18"/>
          <w:lang w:val="x-none"/>
        </w:rPr>
      </w:pPr>
      <w:r w:rsidRPr="003A1A60">
        <w:rPr>
          <w:rFonts w:ascii="Arial" w:hAnsi="Arial" w:cs="Arial"/>
          <w:sz w:val="18"/>
          <w:szCs w:val="18"/>
          <w:highlight w:val="yellow"/>
          <w:lang w:val="x-none"/>
        </w:rPr>
        <w:t>At least for Case-2: For further work on type 0 PDCCH monitoring occasions for on demand SIB1, on the starting time and duration of the time window of type 0 PDCCH monitoring occasions, RAN1 to down select from the following two options:</w:t>
      </w:r>
    </w:p>
    <w:p w14:paraId="5D07A3EE" w14:textId="77777777" w:rsidR="00D93A71" w:rsidRPr="003A1A60" w:rsidRDefault="08B70B34" w:rsidP="02E83346">
      <w:pPr>
        <w:ind w:left="1701"/>
        <w:rPr>
          <w:rFonts w:ascii="Arial" w:hAnsi="Arial" w:cs="Arial"/>
          <w:sz w:val="18"/>
          <w:szCs w:val="18"/>
          <w:lang w:val="en-US"/>
        </w:rPr>
      </w:pPr>
      <w:r w:rsidRPr="02E83346">
        <w:rPr>
          <w:rFonts w:ascii="Arial" w:hAnsi="Arial" w:cs="Arial"/>
          <w:sz w:val="18"/>
          <w:szCs w:val="18"/>
          <w:lang w:val="en-US"/>
        </w:rPr>
        <w:t>-</w:t>
      </w:r>
      <w:r w:rsidRPr="02E83346">
        <w:rPr>
          <w:rFonts w:ascii="Arial" w:hAnsi="Arial" w:cs="Arial"/>
          <w:sz w:val="18"/>
          <w:szCs w:val="18"/>
          <w:highlight w:val="yellow"/>
          <w:lang w:val="en-US"/>
        </w:rPr>
        <w:t>Option 1: starting time and duration are indicated in RAR of the UL-WUS transmission</w:t>
      </w:r>
    </w:p>
    <w:p w14:paraId="0928C6FE" w14:textId="77777777" w:rsidR="00D93A71" w:rsidRPr="003A1A60" w:rsidRDefault="08B70B34" w:rsidP="02E83346">
      <w:pPr>
        <w:ind w:left="1701"/>
        <w:rPr>
          <w:rFonts w:ascii="Arial" w:hAnsi="Arial" w:cs="Arial"/>
          <w:sz w:val="18"/>
          <w:szCs w:val="18"/>
          <w:lang w:val="en-US"/>
        </w:rPr>
      </w:pPr>
      <w:r w:rsidRPr="02E83346">
        <w:rPr>
          <w:rFonts w:ascii="Arial" w:hAnsi="Arial" w:cs="Arial"/>
          <w:sz w:val="18"/>
          <w:szCs w:val="18"/>
          <w:lang w:val="en-US"/>
        </w:rPr>
        <w:t>-Option 2: starting time and duration are indicated in the UL WUS configuration</w:t>
      </w:r>
    </w:p>
    <w:p w14:paraId="7C66B677" w14:textId="77777777" w:rsidR="00D93A71" w:rsidRPr="003A1A60" w:rsidRDefault="00D93A71" w:rsidP="003A1A60">
      <w:pPr>
        <w:ind w:left="1134"/>
        <w:rPr>
          <w:rFonts w:ascii="Arial" w:hAnsi="Arial" w:cs="Arial"/>
          <w:sz w:val="18"/>
          <w:szCs w:val="18"/>
          <w:lang w:val="x-none"/>
        </w:rPr>
      </w:pPr>
      <w:r w:rsidRPr="003A1A60">
        <w:rPr>
          <w:rFonts w:ascii="Arial" w:hAnsi="Arial" w:cs="Arial"/>
          <w:sz w:val="18"/>
          <w:szCs w:val="18"/>
          <w:highlight w:val="green"/>
          <w:lang w:val="x-none"/>
        </w:rPr>
        <w:t>Agreement</w:t>
      </w:r>
    </w:p>
    <w:p w14:paraId="0B72FC47" w14:textId="77777777" w:rsidR="00D93A71" w:rsidRPr="003A1A60" w:rsidRDefault="08B70B34" w:rsidP="02E83346">
      <w:pPr>
        <w:ind w:left="1134"/>
        <w:rPr>
          <w:rFonts w:ascii="Arial" w:hAnsi="Arial" w:cs="Arial"/>
          <w:sz w:val="18"/>
          <w:szCs w:val="18"/>
          <w:lang w:val="en-US"/>
        </w:rPr>
      </w:pPr>
      <w:r w:rsidRPr="02E83346">
        <w:rPr>
          <w:rFonts w:ascii="Arial" w:hAnsi="Arial" w:cs="Arial"/>
          <w:sz w:val="18"/>
          <w:szCs w:val="18"/>
          <w:lang w:val="en-US"/>
        </w:rPr>
        <w:t>At least for Case-2: For further work on type 0 PDCCH monitoring occasions for on demand SIB1, on reference time point to determine the window starting time, RAN1 to down select from the following two options:</w:t>
      </w:r>
    </w:p>
    <w:p w14:paraId="5544EBCF" w14:textId="77777777" w:rsidR="00D93A71" w:rsidRPr="003A1A60" w:rsidRDefault="00D93A71" w:rsidP="003A1A60">
      <w:pPr>
        <w:ind w:left="1701"/>
        <w:rPr>
          <w:rFonts w:ascii="Arial" w:hAnsi="Arial" w:cs="Arial"/>
          <w:sz w:val="18"/>
          <w:szCs w:val="18"/>
          <w:highlight w:val="yellow"/>
          <w:lang w:val="x-none"/>
        </w:rPr>
      </w:pPr>
      <w:r w:rsidRPr="003A1A60">
        <w:rPr>
          <w:rFonts w:ascii="Arial" w:hAnsi="Arial" w:cs="Arial"/>
          <w:sz w:val="18"/>
          <w:szCs w:val="18"/>
          <w:lang w:val="x-none"/>
        </w:rPr>
        <w:t xml:space="preserve">- Option 1: </w:t>
      </w:r>
      <w:r w:rsidRPr="003A1A60">
        <w:rPr>
          <w:rFonts w:ascii="Arial" w:hAnsi="Arial" w:cs="Arial"/>
          <w:sz w:val="18"/>
          <w:szCs w:val="18"/>
          <w:highlight w:val="yellow"/>
          <w:lang w:val="x-none"/>
        </w:rPr>
        <w:t>The reference time point is defined based on the RAR reception time of the UL-WUS transmission</w:t>
      </w:r>
    </w:p>
    <w:p w14:paraId="501750FF" w14:textId="77777777" w:rsidR="00D93A71" w:rsidRPr="003A1A60" w:rsidRDefault="00D93A71" w:rsidP="003A1A60">
      <w:pPr>
        <w:pStyle w:val="ListParagraph"/>
        <w:numPr>
          <w:ilvl w:val="0"/>
          <w:numId w:val="35"/>
        </w:numPr>
        <w:ind w:left="2988"/>
        <w:rPr>
          <w:rFonts w:ascii="Arial" w:hAnsi="Arial" w:cs="Arial"/>
          <w:sz w:val="18"/>
          <w:szCs w:val="18"/>
          <w:highlight w:val="yellow"/>
        </w:rPr>
      </w:pPr>
      <w:r w:rsidRPr="003A1A60">
        <w:rPr>
          <w:rFonts w:ascii="Arial" w:hAnsi="Arial" w:cs="Arial"/>
          <w:sz w:val="18"/>
          <w:szCs w:val="18"/>
          <w:highlight w:val="yellow"/>
        </w:rPr>
        <w:t>FFS: Definition of RAR reception time</w:t>
      </w:r>
    </w:p>
    <w:p w14:paraId="298B1696" w14:textId="77777777" w:rsidR="00D93A71" w:rsidRPr="003A1A60" w:rsidRDefault="00D93A71" w:rsidP="003A1A60">
      <w:pPr>
        <w:pStyle w:val="ListParagraph"/>
        <w:ind w:left="2988"/>
        <w:rPr>
          <w:rFonts w:ascii="Arial" w:hAnsi="Arial" w:cs="Arial"/>
          <w:sz w:val="18"/>
          <w:szCs w:val="18"/>
        </w:rPr>
      </w:pPr>
    </w:p>
    <w:p w14:paraId="57EE4B10" w14:textId="77777777" w:rsidR="00D93A71" w:rsidRPr="003A1A60" w:rsidRDefault="00D93A71" w:rsidP="003A1A60">
      <w:pPr>
        <w:ind w:left="1701"/>
        <w:rPr>
          <w:rFonts w:ascii="Arial" w:hAnsi="Arial" w:cs="Arial"/>
          <w:sz w:val="18"/>
          <w:szCs w:val="18"/>
          <w:lang w:val="x-none"/>
        </w:rPr>
      </w:pPr>
      <w:r w:rsidRPr="003A1A60">
        <w:rPr>
          <w:rFonts w:ascii="Arial" w:hAnsi="Arial" w:cs="Arial"/>
          <w:sz w:val="18"/>
          <w:szCs w:val="18"/>
          <w:lang w:val="x-none"/>
        </w:rPr>
        <w:t>- Option 2: The reference time point is defined based on the UL-WUS transmission time</w:t>
      </w:r>
    </w:p>
    <w:p w14:paraId="6BC28518" w14:textId="77777777" w:rsidR="00D93A71" w:rsidRPr="003A1A60" w:rsidRDefault="00D93A71" w:rsidP="003A1A60">
      <w:pPr>
        <w:ind w:left="1701"/>
        <w:rPr>
          <w:rFonts w:ascii="Arial" w:hAnsi="Arial" w:cs="Arial"/>
          <w:sz w:val="18"/>
          <w:szCs w:val="18"/>
          <w:lang w:val="x-none"/>
        </w:rPr>
      </w:pPr>
      <w:r w:rsidRPr="003A1A60">
        <w:rPr>
          <w:rFonts w:ascii="Arial" w:hAnsi="Arial" w:cs="Arial"/>
          <w:sz w:val="18"/>
          <w:szCs w:val="18"/>
          <w:lang w:val="x-none"/>
        </w:rPr>
        <w:t xml:space="preserve">- </w:t>
      </w:r>
      <w:r w:rsidRPr="003A1A60">
        <w:rPr>
          <w:rFonts w:ascii="Arial" w:hAnsi="Arial" w:cs="Arial"/>
          <w:sz w:val="18"/>
          <w:szCs w:val="18"/>
          <w:highlight w:val="yellow"/>
          <w:lang w:val="x-none"/>
        </w:rPr>
        <w:t>Option 3: The reference time point is defined based on the RAR window of the UL-WUS transmission</w:t>
      </w:r>
    </w:p>
    <w:p w14:paraId="2078D338" w14:textId="77777777" w:rsidR="00D93A71" w:rsidRPr="003A1A60" w:rsidRDefault="00D93A71" w:rsidP="003A1A60">
      <w:pPr>
        <w:ind w:left="567"/>
        <w:rPr>
          <w:rFonts w:ascii="Arial" w:hAnsi="Arial" w:cs="Arial"/>
          <w:b/>
          <w:bCs/>
          <w:sz w:val="18"/>
          <w:szCs w:val="18"/>
          <w:lang w:val="en-US"/>
        </w:rPr>
      </w:pPr>
      <w:r w:rsidRPr="003A1A60">
        <w:rPr>
          <w:rFonts w:ascii="Arial" w:hAnsi="Arial" w:cs="Arial"/>
          <w:b/>
          <w:bCs/>
          <w:sz w:val="18"/>
          <w:szCs w:val="18"/>
          <w:lang w:val="en-US"/>
        </w:rPr>
        <w:t>RAN1#118bis</w:t>
      </w:r>
    </w:p>
    <w:p w14:paraId="564BDB97" w14:textId="77777777" w:rsidR="00D93A71" w:rsidRPr="003A1A60" w:rsidRDefault="00D93A71" w:rsidP="003A1A60">
      <w:pPr>
        <w:ind w:left="1134"/>
        <w:rPr>
          <w:rFonts w:ascii="Arial" w:hAnsi="Arial" w:cs="Arial"/>
          <w:sz w:val="18"/>
          <w:szCs w:val="18"/>
        </w:rPr>
      </w:pPr>
      <w:r w:rsidRPr="003A1A60">
        <w:rPr>
          <w:rFonts w:ascii="Arial" w:hAnsi="Arial" w:cs="Arial"/>
          <w:sz w:val="18"/>
          <w:szCs w:val="18"/>
          <w:highlight w:val="green"/>
        </w:rPr>
        <w:t>Agreement</w:t>
      </w:r>
    </w:p>
    <w:p w14:paraId="27138B01" w14:textId="268A0C36" w:rsidR="004954F2" w:rsidRDefault="00D93A71" w:rsidP="00F2124A">
      <w:pPr>
        <w:ind w:left="1134"/>
        <w:jc w:val="both"/>
        <w:rPr>
          <w:rFonts w:ascii="Arial" w:hAnsi="Arial" w:cs="Arial"/>
          <w:lang w:val="en-CA"/>
        </w:rPr>
      </w:pPr>
      <w:r w:rsidRPr="003A1A60">
        <w:rPr>
          <w:rFonts w:ascii="Arial" w:hAnsi="Arial" w:cs="Arial"/>
          <w:sz w:val="18"/>
          <w:szCs w:val="18"/>
          <w:highlight w:val="yellow"/>
        </w:rPr>
        <w:t>RAN1 to discuss the contents of RAR in response to UL WUS using the legacy RAR for OSI as a starting point</w:t>
      </w:r>
      <w:r w:rsidRPr="003A1A60">
        <w:rPr>
          <w:rFonts w:ascii="Arial" w:hAnsi="Arial" w:cs="Arial"/>
          <w:sz w:val="18"/>
          <w:szCs w:val="18"/>
        </w:rPr>
        <w:t>.</w:t>
      </w:r>
    </w:p>
    <w:p w14:paraId="6E50C735" w14:textId="66E02312" w:rsidR="00D93A71" w:rsidRDefault="00ED4C1F" w:rsidP="00B65E13">
      <w:pPr>
        <w:jc w:val="both"/>
        <w:rPr>
          <w:rFonts w:ascii="Arial" w:hAnsi="Arial" w:cs="Arial"/>
          <w:lang w:val="en-CA"/>
        </w:rPr>
      </w:pPr>
      <w:r>
        <w:rPr>
          <w:rFonts w:ascii="Arial" w:hAnsi="Arial" w:cs="Arial"/>
          <w:lang w:val="en-CA"/>
        </w:rPr>
        <w:t>As highlighted in the list of RAN1 agreements, RAN1</w:t>
      </w:r>
      <w:r w:rsidR="00C7397F">
        <w:rPr>
          <w:rFonts w:ascii="Arial" w:hAnsi="Arial" w:cs="Arial"/>
          <w:lang w:val="en-CA"/>
        </w:rPr>
        <w:t xml:space="preserve"> agreed that the network provides the </w:t>
      </w:r>
      <w:r w:rsidR="00C7397F" w:rsidRPr="00C7397F">
        <w:rPr>
          <w:rFonts w:ascii="Arial" w:hAnsi="Arial" w:cs="Arial"/>
          <w:lang w:val="en-CA"/>
        </w:rPr>
        <w:t>starting time and duration of the time window</w:t>
      </w:r>
      <w:r w:rsidR="005B3AA1">
        <w:rPr>
          <w:rFonts w:ascii="Arial" w:hAnsi="Arial" w:cs="Arial"/>
          <w:lang w:val="en-CA"/>
        </w:rPr>
        <w:t xml:space="preserve"> </w:t>
      </w:r>
      <w:r w:rsidR="00C7397F">
        <w:rPr>
          <w:rFonts w:ascii="Arial" w:hAnsi="Arial" w:cs="Arial"/>
          <w:lang w:val="en-CA"/>
        </w:rPr>
        <w:t xml:space="preserve">during </w:t>
      </w:r>
      <w:r w:rsidR="009B0AB0">
        <w:rPr>
          <w:rFonts w:ascii="Arial" w:hAnsi="Arial" w:cs="Arial"/>
          <w:lang w:val="en-CA"/>
        </w:rPr>
        <w:t xml:space="preserve">which </w:t>
      </w:r>
      <w:r w:rsidR="00542490">
        <w:rPr>
          <w:rFonts w:ascii="Arial" w:hAnsi="Arial" w:cs="Arial"/>
          <w:lang w:val="en-CA"/>
        </w:rPr>
        <w:t xml:space="preserve">on-demand </w:t>
      </w:r>
      <w:r w:rsidR="009B0AB0">
        <w:rPr>
          <w:rFonts w:ascii="Arial" w:hAnsi="Arial" w:cs="Arial"/>
          <w:lang w:val="en-CA"/>
        </w:rPr>
        <w:t xml:space="preserve">SIB1 will be </w:t>
      </w:r>
      <w:r w:rsidR="00AD18B8">
        <w:rPr>
          <w:rFonts w:ascii="Arial" w:hAnsi="Arial" w:cs="Arial"/>
          <w:lang w:val="en-CA"/>
        </w:rPr>
        <w:t>provided</w:t>
      </w:r>
      <w:r w:rsidR="00542490">
        <w:rPr>
          <w:rFonts w:ascii="Arial" w:hAnsi="Arial" w:cs="Arial"/>
          <w:lang w:val="en-CA"/>
        </w:rPr>
        <w:t>.</w:t>
      </w:r>
      <w:r w:rsidR="00891AFD">
        <w:rPr>
          <w:rFonts w:ascii="Arial" w:hAnsi="Arial" w:cs="Arial"/>
          <w:lang w:val="en-CA"/>
        </w:rPr>
        <w:t xml:space="preserve"> </w:t>
      </w:r>
      <w:r w:rsidR="00CE16AA">
        <w:rPr>
          <w:rFonts w:ascii="Arial" w:hAnsi="Arial" w:cs="Arial"/>
          <w:lang w:val="en-CA"/>
        </w:rPr>
        <w:t>Furthermore, it is clear from the above list of</w:t>
      </w:r>
      <w:r w:rsidR="00891AFD">
        <w:rPr>
          <w:rFonts w:ascii="Arial" w:hAnsi="Arial" w:cs="Arial"/>
          <w:lang w:val="en-CA"/>
        </w:rPr>
        <w:t xml:space="preserve"> </w:t>
      </w:r>
      <w:r w:rsidR="00D40884">
        <w:rPr>
          <w:rFonts w:ascii="Arial" w:hAnsi="Arial" w:cs="Arial"/>
          <w:lang w:val="en-CA"/>
        </w:rPr>
        <w:t xml:space="preserve">RAN1 </w:t>
      </w:r>
      <w:r w:rsidR="00CE16AA">
        <w:rPr>
          <w:rFonts w:ascii="Arial" w:hAnsi="Arial" w:cs="Arial"/>
          <w:lang w:val="en-CA"/>
        </w:rPr>
        <w:t xml:space="preserve">agreements that RAN1 will continue the discussion on the </w:t>
      </w:r>
      <w:r w:rsidR="00D40884">
        <w:rPr>
          <w:rFonts w:ascii="Arial" w:hAnsi="Arial" w:cs="Arial"/>
          <w:lang w:val="en-CA"/>
        </w:rPr>
        <w:t>details such as</w:t>
      </w:r>
      <w:r w:rsidR="00891AFD">
        <w:rPr>
          <w:rFonts w:ascii="Arial" w:hAnsi="Arial" w:cs="Arial"/>
          <w:lang w:val="en-CA"/>
        </w:rPr>
        <w:t xml:space="preserve"> </w:t>
      </w:r>
      <w:r w:rsidR="00C7397F">
        <w:rPr>
          <w:rFonts w:ascii="Arial" w:hAnsi="Arial" w:cs="Arial"/>
          <w:lang w:val="en-CA"/>
        </w:rPr>
        <w:t xml:space="preserve">where and how these parameters </w:t>
      </w:r>
      <w:r w:rsidR="00CE16AA">
        <w:rPr>
          <w:rFonts w:ascii="Arial" w:hAnsi="Arial" w:cs="Arial"/>
          <w:lang w:val="en-CA"/>
        </w:rPr>
        <w:t xml:space="preserve">can be provided. </w:t>
      </w:r>
      <w:r w:rsidR="00CC3A40">
        <w:rPr>
          <w:rFonts w:ascii="Arial" w:hAnsi="Arial" w:cs="Arial"/>
          <w:lang w:val="en-CA"/>
        </w:rPr>
        <w:t>While RAN1 is finalizing the</w:t>
      </w:r>
      <w:r w:rsidR="00EC1281">
        <w:rPr>
          <w:rFonts w:ascii="Arial" w:hAnsi="Arial" w:cs="Arial"/>
          <w:lang w:val="en-CA"/>
        </w:rPr>
        <w:t>se details,</w:t>
      </w:r>
      <w:r w:rsidR="003245E7">
        <w:rPr>
          <w:rFonts w:ascii="Arial" w:hAnsi="Arial" w:cs="Arial"/>
          <w:lang w:val="en-CA"/>
        </w:rPr>
        <w:t xml:space="preserve"> RAN2 can discuss the aspects related to the UE behaviour</w:t>
      </w:r>
      <w:r w:rsidR="00EC1281">
        <w:rPr>
          <w:rFonts w:ascii="Arial" w:hAnsi="Arial" w:cs="Arial"/>
          <w:lang w:val="en-CA"/>
        </w:rPr>
        <w:t xml:space="preserve"> </w:t>
      </w:r>
      <w:r w:rsidR="000F40B5">
        <w:rPr>
          <w:rFonts w:ascii="Arial" w:hAnsi="Arial" w:cs="Arial"/>
          <w:lang w:val="en-CA"/>
        </w:rPr>
        <w:t xml:space="preserve">concerning the monitoring of </w:t>
      </w:r>
      <w:r w:rsidR="00E045C9">
        <w:rPr>
          <w:rFonts w:ascii="Arial" w:hAnsi="Arial" w:cs="Arial"/>
          <w:lang w:val="en-CA"/>
        </w:rPr>
        <w:t>on-demand SIB1</w:t>
      </w:r>
      <w:r w:rsidR="00196D35">
        <w:rPr>
          <w:rFonts w:ascii="Arial" w:hAnsi="Arial" w:cs="Arial"/>
          <w:lang w:val="en-CA"/>
        </w:rPr>
        <w:t xml:space="preserve">. </w:t>
      </w:r>
      <w:r w:rsidR="007128AE">
        <w:rPr>
          <w:rFonts w:ascii="Arial" w:hAnsi="Arial" w:cs="Arial"/>
          <w:lang w:val="en-CA"/>
        </w:rPr>
        <w:t xml:space="preserve">Our understanding is that the </w:t>
      </w:r>
      <w:r w:rsidR="006C7B71">
        <w:rPr>
          <w:rFonts w:ascii="Arial" w:hAnsi="Arial" w:cs="Arial"/>
          <w:lang w:val="en-CA"/>
        </w:rPr>
        <w:t xml:space="preserve">purpose of the </w:t>
      </w:r>
      <w:r w:rsidR="007128AE">
        <w:rPr>
          <w:rFonts w:ascii="Arial" w:hAnsi="Arial" w:cs="Arial"/>
          <w:lang w:val="en-CA"/>
        </w:rPr>
        <w:t xml:space="preserve">starting point and on-demand SIB1 window agreed in RAN1 </w:t>
      </w:r>
      <w:r w:rsidR="006C7B71">
        <w:rPr>
          <w:rFonts w:ascii="Arial" w:hAnsi="Arial" w:cs="Arial"/>
          <w:lang w:val="en-CA"/>
        </w:rPr>
        <w:t xml:space="preserve">is to inform the UE from what time instance and for how long </w:t>
      </w:r>
      <w:r w:rsidR="00E045C9">
        <w:rPr>
          <w:rFonts w:ascii="Arial" w:hAnsi="Arial" w:cs="Arial"/>
          <w:lang w:val="en-CA"/>
        </w:rPr>
        <w:t>after the specified time instance on-demand SIB1 will be provided</w:t>
      </w:r>
      <w:r w:rsidR="009D7AAF">
        <w:rPr>
          <w:rFonts w:ascii="Arial" w:hAnsi="Arial" w:cs="Arial"/>
          <w:lang w:val="en-CA"/>
        </w:rPr>
        <w:t xml:space="preserve"> </w:t>
      </w:r>
      <w:r w:rsidR="00D212C8">
        <w:rPr>
          <w:rFonts w:ascii="Arial" w:hAnsi="Arial" w:cs="Arial"/>
          <w:lang w:val="en-CA"/>
        </w:rPr>
        <w:t>Therefore,</w:t>
      </w:r>
      <w:r w:rsidR="009D7AAF">
        <w:rPr>
          <w:rFonts w:ascii="Arial" w:hAnsi="Arial" w:cs="Arial"/>
          <w:lang w:val="en-CA"/>
        </w:rPr>
        <w:t xml:space="preserve"> the </w:t>
      </w:r>
      <w:r w:rsidR="00E36F64">
        <w:rPr>
          <w:rFonts w:ascii="Arial" w:hAnsi="Arial" w:cs="Arial"/>
          <w:lang w:val="en-CA"/>
        </w:rPr>
        <w:t xml:space="preserve">UE should </w:t>
      </w:r>
      <w:r w:rsidR="009B4CC3">
        <w:rPr>
          <w:rFonts w:ascii="Arial" w:hAnsi="Arial" w:cs="Arial"/>
          <w:lang w:val="en-CA"/>
        </w:rPr>
        <w:t xml:space="preserve">keep </w:t>
      </w:r>
      <w:r w:rsidR="00E36F64">
        <w:rPr>
          <w:rFonts w:ascii="Arial" w:hAnsi="Arial" w:cs="Arial"/>
          <w:lang w:val="en-CA"/>
        </w:rPr>
        <w:t>monitor</w:t>
      </w:r>
      <w:r w:rsidR="009B4CC3">
        <w:rPr>
          <w:rFonts w:ascii="Arial" w:hAnsi="Arial" w:cs="Arial"/>
          <w:lang w:val="en-CA"/>
        </w:rPr>
        <w:t>ing</w:t>
      </w:r>
      <w:r w:rsidR="00E36F64">
        <w:rPr>
          <w:rFonts w:ascii="Arial" w:hAnsi="Arial" w:cs="Arial"/>
          <w:lang w:val="en-CA"/>
        </w:rPr>
        <w:t xml:space="preserve"> for on-demand SIB1 through the on-demand SIB1 window </w:t>
      </w:r>
      <w:r w:rsidR="00D212C8">
        <w:rPr>
          <w:rFonts w:ascii="Arial" w:hAnsi="Arial" w:cs="Arial"/>
          <w:lang w:val="en-CA"/>
        </w:rPr>
        <w:t xml:space="preserve">defined in RAN1 </w:t>
      </w:r>
      <w:r w:rsidR="00E36F64">
        <w:rPr>
          <w:rFonts w:ascii="Arial" w:hAnsi="Arial" w:cs="Arial"/>
          <w:lang w:val="en-CA"/>
        </w:rPr>
        <w:t xml:space="preserve">until it </w:t>
      </w:r>
      <w:r w:rsidR="009B4CC3">
        <w:rPr>
          <w:rFonts w:ascii="Arial" w:hAnsi="Arial" w:cs="Arial"/>
          <w:lang w:val="en-CA"/>
        </w:rPr>
        <w:t xml:space="preserve">receives on-demand SIB1. </w:t>
      </w:r>
    </w:p>
    <w:p w14:paraId="249F08BF" w14:textId="40CDCACA" w:rsidR="009B4CC3" w:rsidRPr="004954F2" w:rsidRDefault="009B4CC3" w:rsidP="009B4CC3">
      <w:pPr>
        <w:pStyle w:val="Proposal"/>
        <w:tabs>
          <w:tab w:val="clear" w:pos="1304"/>
        </w:tabs>
        <w:overflowPunct/>
        <w:autoSpaceDE/>
        <w:autoSpaceDN/>
        <w:adjustRightInd/>
        <w:ind w:left="1699" w:hanging="1699"/>
        <w:textAlignment w:val="auto"/>
        <w:rPr>
          <w:rFonts w:cs="Arial"/>
        </w:rPr>
      </w:pPr>
      <w:bookmarkStart w:id="15" w:name="_Toc181951203"/>
      <w:r>
        <w:t>The</w:t>
      </w:r>
      <w:r>
        <w:rPr>
          <w:rFonts w:cs="Arial"/>
          <w:lang w:val="en-CA"/>
        </w:rPr>
        <w:t xml:space="preserve"> UE keeps monitoring for on-demand SIB1 through the on-demand SIB1 window defined in RAN1 until it receives on-demand SIB1.</w:t>
      </w:r>
      <w:bookmarkEnd w:id="15"/>
    </w:p>
    <w:p w14:paraId="1CCD5C79" w14:textId="77777777" w:rsidR="004954F2" w:rsidRPr="007463DA" w:rsidRDefault="004954F2" w:rsidP="004954F2">
      <w:pPr>
        <w:pStyle w:val="Proposal"/>
        <w:numPr>
          <w:ilvl w:val="0"/>
          <w:numId w:val="0"/>
        </w:numPr>
        <w:overflowPunct/>
        <w:autoSpaceDE/>
        <w:autoSpaceDN/>
        <w:adjustRightInd/>
        <w:ind w:left="1304" w:hanging="1304"/>
        <w:textAlignment w:val="auto"/>
        <w:rPr>
          <w:rFonts w:cs="Arial"/>
        </w:rPr>
      </w:pPr>
    </w:p>
    <w:p w14:paraId="5B028D11" w14:textId="36E06D9D" w:rsidR="008645F1" w:rsidRDefault="00BC0C9F" w:rsidP="00E01C40">
      <w:pPr>
        <w:pStyle w:val="Heading1"/>
        <w:rPr>
          <w:rFonts w:cs="Arial"/>
          <w:color w:val="000000" w:themeColor="text1"/>
          <w:lang w:val="en-CA"/>
        </w:rPr>
      </w:pPr>
      <w:r>
        <w:lastRenderedPageBreak/>
        <w:t>3</w:t>
      </w:r>
      <w:r w:rsidR="00784B82" w:rsidRPr="00FF4D3B">
        <w:tab/>
      </w:r>
      <w:r w:rsidR="008645F1">
        <w:rPr>
          <w:rFonts w:cs="Arial"/>
          <w:color w:val="000000" w:themeColor="text1"/>
          <w:lang w:val="en-CA"/>
        </w:rPr>
        <w:t>Cell reselection and camping aspects</w:t>
      </w:r>
    </w:p>
    <w:p w14:paraId="22CDACEE" w14:textId="75D9A0AF" w:rsidR="00F11F4F" w:rsidRDefault="008D6D48" w:rsidP="000E1543">
      <w:pPr>
        <w:spacing w:after="0"/>
        <w:jc w:val="both"/>
        <w:rPr>
          <w:rFonts w:ascii="Arial" w:hAnsi="Arial" w:cs="Arial"/>
        </w:rPr>
      </w:pPr>
      <w:r>
        <w:rPr>
          <w:rFonts w:ascii="Arial" w:eastAsia="Arial" w:hAnsi="Arial" w:cs="Arial"/>
          <w:lang w:val="en-US"/>
        </w:rPr>
        <w:t xml:space="preserve">Cell reselection and camping aspects were discussed during </w:t>
      </w:r>
      <w:r w:rsidRPr="00B96B53">
        <w:rPr>
          <w:rFonts w:ascii="Arial" w:hAnsi="Arial" w:cs="Arial"/>
        </w:rPr>
        <w:t>RAN WG2 Meeting #12</w:t>
      </w:r>
      <w:r>
        <w:rPr>
          <w:rFonts w:ascii="Arial" w:hAnsi="Arial" w:cs="Arial"/>
        </w:rPr>
        <w:t>6</w:t>
      </w:r>
      <w:r w:rsidR="00D17581">
        <w:rPr>
          <w:rFonts w:ascii="Arial" w:hAnsi="Arial" w:cs="Arial"/>
        </w:rPr>
        <w:t>,</w:t>
      </w:r>
      <w:r w:rsidR="005F3B75">
        <w:rPr>
          <w:rFonts w:ascii="Arial" w:hAnsi="Arial" w:cs="Arial"/>
        </w:rPr>
        <w:t xml:space="preserve"> </w:t>
      </w:r>
      <w:r w:rsidR="0068001B">
        <w:rPr>
          <w:rFonts w:ascii="Arial" w:hAnsi="Arial" w:cs="Arial"/>
        </w:rPr>
        <w:t xml:space="preserve">and the following </w:t>
      </w:r>
      <w:r w:rsidR="007932F7">
        <w:rPr>
          <w:rFonts w:ascii="Arial" w:hAnsi="Arial" w:cs="Arial"/>
        </w:rPr>
        <w:t xml:space="preserve">related </w:t>
      </w:r>
      <w:r w:rsidR="0068001B">
        <w:rPr>
          <w:rFonts w:ascii="Arial" w:hAnsi="Arial" w:cs="Arial"/>
        </w:rPr>
        <w:t>agreements were reached</w:t>
      </w:r>
      <w:r w:rsidR="000E1543">
        <w:rPr>
          <w:rFonts w:ascii="Arial" w:hAnsi="Arial" w:cs="Arial"/>
        </w:rPr>
        <w:t>:</w:t>
      </w:r>
    </w:p>
    <w:p w14:paraId="476FDAB0" w14:textId="77777777" w:rsidR="008D6D48" w:rsidRDefault="008D6D48" w:rsidP="008D6D48">
      <w:pPr>
        <w:spacing w:after="0"/>
        <w:jc w:val="both"/>
        <w:rPr>
          <w:rFonts w:cs="Arial"/>
          <w:lang w:val="en-CA"/>
        </w:rPr>
      </w:pPr>
    </w:p>
    <w:p w14:paraId="0B1AA527" w14:textId="3EDC4D5D" w:rsidR="00DD5E79" w:rsidRDefault="00DD5E79" w:rsidP="00DD5E79">
      <w:pPr>
        <w:pStyle w:val="Doc-text2"/>
        <w:pBdr>
          <w:top w:val="single" w:sz="4" w:space="1" w:color="auto"/>
          <w:left w:val="single" w:sz="4" w:space="4" w:color="auto"/>
          <w:bottom w:val="single" w:sz="4" w:space="1" w:color="auto"/>
          <w:right w:val="single" w:sz="4" w:space="4" w:color="auto"/>
        </w:pBdr>
        <w:rPr>
          <w:b/>
        </w:rPr>
      </w:pPr>
      <w:r w:rsidRPr="00C620BF">
        <w:rPr>
          <w:b/>
          <w:lang w:val="en-US"/>
        </w:rPr>
        <w:t>RAN WG2 Meeting #12</w:t>
      </w:r>
      <w:r>
        <w:rPr>
          <w:b/>
          <w:lang w:val="en-US"/>
        </w:rPr>
        <w:t>6</w:t>
      </w:r>
    </w:p>
    <w:p w14:paraId="2540B266" w14:textId="77777777" w:rsidR="0068001B" w:rsidRDefault="0068001B" w:rsidP="008D6D48">
      <w:pPr>
        <w:pStyle w:val="Doc-text2"/>
        <w:pBdr>
          <w:top w:val="single" w:sz="4" w:space="1" w:color="auto"/>
          <w:left w:val="single" w:sz="4" w:space="4" w:color="auto"/>
          <w:bottom w:val="single" w:sz="4" w:space="1" w:color="auto"/>
          <w:right w:val="single" w:sz="4" w:space="4" w:color="auto"/>
        </w:pBdr>
        <w:ind w:left="1259" w:firstLine="0"/>
        <w:rPr>
          <w:b/>
        </w:rPr>
      </w:pPr>
    </w:p>
    <w:p w14:paraId="29255C91" w14:textId="63D2B398" w:rsidR="00090DA4" w:rsidRDefault="00090DA4" w:rsidP="00090DA4">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Triggering condition of WUS transmission</w:t>
      </w:r>
    </w:p>
    <w:p w14:paraId="195CFD38" w14:textId="77777777" w:rsidR="00090DA4" w:rsidRPr="00EC2697" w:rsidRDefault="00090DA4" w:rsidP="00031DB2">
      <w:pPr>
        <w:pStyle w:val="Doc-text2"/>
        <w:numPr>
          <w:ilvl w:val="0"/>
          <w:numId w:val="17"/>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If the UE chooses the NES cell using legacy intra-F/inter-F cell re-selection procedure (as baseline), the UE triggers WUS transmission.</w:t>
      </w:r>
    </w:p>
    <w:p w14:paraId="1F6B1F51" w14:textId="77777777" w:rsidR="00090DA4" w:rsidRPr="00423E84" w:rsidRDefault="00090DA4" w:rsidP="00031DB2">
      <w:pPr>
        <w:pStyle w:val="Doc-text2"/>
        <w:numPr>
          <w:ilvl w:val="0"/>
          <w:numId w:val="17"/>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After UE successfully receives OD-SIB1 for that NES Cell and if it is a suitable cell, UE camps in the NES Cell “similar” to a legacy Cell.</w:t>
      </w:r>
    </w:p>
    <w:p w14:paraId="6B9D3553" w14:textId="77777777" w:rsidR="00090DA4" w:rsidRDefault="00090DA4" w:rsidP="00090DA4">
      <w:pPr>
        <w:pStyle w:val="Doc-text2"/>
        <w:pBdr>
          <w:top w:val="single" w:sz="4" w:space="1" w:color="auto"/>
          <w:left w:val="single" w:sz="4" w:space="4" w:color="auto"/>
          <w:bottom w:val="single" w:sz="4" w:space="1" w:color="auto"/>
          <w:right w:val="single" w:sz="4" w:space="4" w:color="auto"/>
        </w:pBdr>
        <w:ind w:left="1259" w:firstLine="0"/>
        <w:rPr>
          <w:lang w:val="en-US"/>
        </w:rPr>
      </w:pPr>
    </w:p>
    <w:p w14:paraId="09139543" w14:textId="77777777" w:rsidR="00090DA4" w:rsidRPr="00423E84" w:rsidRDefault="00090DA4" w:rsidP="00090DA4">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UE request SIB1 to perform initial access in NES cell</w:t>
      </w:r>
    </w:p>
    <w:p w14:paraId="4F51D23A" w14:textId="77777777" w:rsidR="00090DA4" w:rsidRPr="00423E84" w:rsidRDefault="00090DA4" w:rsidP="00031DB2">
      <w:pPr>
        <w:pStyle w:val="Doc-text2"/>
        <w:numPr>
          <w:ilvl w:val="0"/>
          <w:numId w:val="17"/>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020167">
        <w:t xml:space="preserve">RAN2 not to support </w:t>
      </w:r>
      <w:r>
        <w:t>on-demand SIB1 request that is combined with an initial access to perform RRC connection establishment/resume on the NES cell.</w:t>
      </w:r>
    </w:p>
    <w:p w14:paraId="7E78C5E2" w14:textId="77777777" w:rsidR="00227D8C" w:rsidRDefault="00227D8C" w:rsidP="00FE10E7">
      <w:pPr>
        <w:pStyle w:val="Doc-text2"/>
        <w:pBdr>
          <w:top w:val="single" w:sz="4" w:space="1" w:color="auto"/>
          <w:left w:val="single" w:sz="4" w:space="4" w:color="auto"/>
          <w:bottom w:val="single" w:sz="4" w:space="1" w:color="auto"/>
          <w:right w:val="single" w:sz="4" w:space="4" w:color="auto"/>
        </w:pBdr>
        <w:overflowPunct/>
        <w:autoSpaceDE/>
        <w:autoSpaceDN/>
        <w:adjustRightInd/>
        <w:textAlignment w:val="auto"/>
      </w:pPr>
    </w:p>
    <w:p w14:paraId="39878B51" w14:textId="77777777" w:rsidR="00E874F1" w:rsidRDefault="00E874F1" w:rsidP="00E874F1">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Legacy UE impact</w:t>
      </w:r>
    </w:p>
    <w:p w14:paraId="1FF88350" w14:textId="77777777" w:rsidR="00E874F1" w:rsidRPr="000A00E3" w:rsidRDefault="00E874F1" w:rsidP="00031DB2">
      <w:pPr>
        <w:pStyle w:val="Doc-text2"/>
        <w:numPr>
          <w:ilvl w:val="0"/>
          <w:numId w:val="22"/>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yellow"/>
          <w:lang w:val="en-US"/>
        </w:rPr>
      </w:pPr>
      <w:r w:rsidRPr="000A00E3">
        <w:rPr>
          <w:highlight w:val="yellow"/>
        </w:rPr>
        <w:t>How to avoid/deprioritize the legacy UE camping at the Cell A attempting to switch to the NES Cell (but allowing the R19 NES UE to do that).</w:t>
      </w:r>
    </w:p>
    <w:p w14:paraId="70A05E4A" w14:textId="77777777" w:rsidR="004954F2" w:rsidRDefault="004954F2" w:rsidP="008670B0">
      <w:pPr>
        <w:pStyle w:val="BodyText"/>
        <w:rPr>
          <w:rFonts w:cs="Arial"/>
        </w:rPr>
      </w:pPr>
    </w:p>
    <w:p w14:paraId="3EA0788B" w14:textId="7C7D0427" w:rsidR="001C3283" w:rsidRDefault="00E11528" w:rsidP="008670B0">
      <w:pPr>
        <w:pStyle w:val="BodyText"/>
        <w:rPr>
          <w:rFonts w:cs="Arial"/>
        </w:rPr>
      </w:pPr>
      <w:r>
        <w:rPr>
          <w:rFonts w:cs="Arial"/>
        </w:rPr>
        <w:t>The above agreements</w:t>
      </w:r>
      <w:r w:rsidR="001A1A80">
        <w:rPr>
          <w:rFonts w:cs="Arial"/>
        </w:rPr>
        <w:t xml:space="preserve"> on “</w:t>
      </w:r>
      <w:r w:rsidR="0077147A">
        <w:rPr>
          <w:rFonts w:cs="Arial"/>
          <w:i/>
          <w:iCs/>
        </w:rPr>
        <w:t>T</w:t>
      </w:r>
      <w:r w:rsidR="008D6D48">
        <w:rPr>
          <w:rFonts w:cs="Arial"/>
          <w:i/>
          <w:iCs/>
        </w:rPr>
        <w:t>riggering</w:t>
      </w:r>
      <w:r w:rsidR="001A1A80">
        <w:rPr>
          <w:rFonts w:cs="Arial"/>
          <w:i/>
          <w:iCs/>
        </w:rPr>
        <w:t xml:space="preserve"> condition of WUS transmission</w:t>
      </w:r>
      <w:r w:rsidR="001A1A80">
        <w:rPr>
          <w:rFonts w:cs="Arial"/>
        </w:rPr>
        <w:t>”</w:t>
      </w:r>
      <w:r>
        <w:rPr>
          <w:rFonts w:cs="Arial"/>
        </w:rPr>
        <w:t xml:space="preserve"> imply that </w:t>
      </w:r>
      <w:r w:rsidR="009D0356">
        <w:rPr>
          <w:rFonts w:cs="Arial"/>
        </w:rPr>
        <w:t xml:space="preserve">the UE can trigger the request for on-demand SIB1 </w:t>
      </w:r>
      <w:r w:rsidR="009D0356" w:rsidRPr="009D0356">
        <w:rPr>
          <w:rFonts w:cs="Arial"/>
        </w:rPr>
        <w:t xml:space="preserve">upon intending to camp on NES cell, i.e., </w:t>
      </w:r>
      <w:r w:rsidR="004679B1">
        <w:rPr>
          <w:rFonts w:cs="Arial"/>
        </w:rPr>
        <w:t>upon</w:t>
      </w:r>
      <w:r w:rsidR="004679B1" w:rsidRPr="009D0356">
        <w:rPr>
          <w:rFonts w:cs="Arial"/>
        </w:rPr>
        <w:t xml:space="preserve"> </w:t>
      </w:r>
      <w:r w:rsidR="009D0356" w:rsidRPr="009D0356">
        <w:rPr>
          <w:rFonts w:cs="Arial"/>
        </w:rPr>
        <w:t>cell (re-)selection to NES cell</w:t>
      </w:r>
      <w:r w:rsidR="009D0356">
        <w:rPr>
          <w:rFonts w:cs="Arial"/>
        </w:rPr>
        <w:t>.</w:t>
      </w:r>
      <w:r>
        <w:rPr>
          <w:rFonts w:cs="Arial"/>
        </w:rPr>
        <w:t xml:space="preserve"> </w:t>
      </w:r>
      <w:r w:rsidR="009D0356">
        <w:rPr>
          <w:rFonts w:cs="Arial"/>
        </w:rPr>
        <w:t xml:space="preserve">However, as highlighted in the agreement on the </w:t>
      </w:r>
      <w:r w:rsidR="001A1A80">
        <w:rPr>
          <w:rFonts w:cs="Arial"/>
        </w:rPr>
        <w:t>“</w:t>
      </w:r>
      <w:r w:rsidR="00ED747F">
        <w:rPr>
          <w:rFonts w:cs="Arial"/>
          <w:i/>
          <w:iCs/>
        </w:rPr>
        <w:t>L</w:t>
      </w:r>
      <w:r w:rsidR="009D0356" w:rsidRPr="001A1A80">
        <w:rPr>
          <w:rFonts w:cs="Arial"/>
          <w:i/>
          <w:iCs/>
        </w:rPr>
        <w:t>egacy UE impact</w:t>
      </w:r>
      <w:r w:rsidR="001A1A80">
        <w:rPr>
          <w:rFonts w:cs="Arial"/>
        </w:rPr>
        <w:t>”</w:t>
      </w:r>
      <w:r w:rsidR="009D0356">
        <w:rPr>
          <w:rFonts w:cs="Arial"/>
        </w:rPr>
        <w:t>, o</w:t>
      </w:r>
      <w:r w:rsidR="007B42BA">
        <w:rPr>
          <w:rFonts w:cs="Arial"/>
        </w:rPr>
        <w:t xml:space="preserve">ne of the pending questions from </w:t>
      </w:r>
      <w:r w:rsidR="00CC17B7">
        <w:rPr>
          <w:rFonts w:cs="Arial"/>
        </w:rPr>
        <w:t>RAN</w:t>
      </w:r>
      <w:r w:rsidR="00D762F6">
        <w:rPr>
          <w:rFonts w:cs="Arial"/>
        </w:rPr>
        <w:t>2</w:t>
      </w:r>
      <w:r w:rsidR="00CC17B7">
        <w:rPr>
          <w:rFonts w:cs="Arial"/>
        </w:rPr>
        <w:t>#126</w:t>
      </w:r>
      <w:r w:rsidR="002A0D61">
        <w:rPr>
          <w:rFonts w:cs="Arial"/>
        </w:rPr>
        <w:t xml:space="preserve"> </w:t>
      </w:r>
      <w:r w:rsidR="007B42BA">
        <w:rPr>
          <w:rFonts w:cs="Arial"/>
        </w:rPr>
        <w:t xml:space="preserve">meeting </w:t>
      </w:r>
      <w:r w:rsidR="00BA1576">
        <w:rPr>
          <w:rFonts w:cs="Arial"/>
        </w:rPr>
        <w:t xml:space="preserve">concerns </w:t>
      </w:r>
      <w:r w:rsidR="008E0443">
        <w:rPr>
          <w:rFonts w:cs="Arial"/>
        </w:rPr>
        <w:t>cell</w:t>
      </w:r>
      <w:r w:rsidR="00F33535">
        <w:rPr>
          <w:rFonts w:cs="Arial"/>
        </w:rPr>
        <w:t xml:space="preserve"> reselection priorit</w:t>
      </w:r>
      <w:r w:rsidR="00460F5C">
        <w:rPr>
          <w:rFonts w:cs="Arial"/>
        </w:rPr>
        <w:t>ies</w:t>
      </w:r>
      <w:r w:rsidR="00F33535">
        <w:rPr>
          <w:rFonts w:cs="Arial"/>
        </w:rPr>
        <w:t xml:space="preserve"> for the legacy and </w:t>
      </w:r>
      <w:r w:rsidR="00337E62">
        <w:rPr>
          <w:rFonts w:cs="Arial"/>
        </w:rPr>
        <w:t>Rel-19 UEs capable of on-demand SIB1 feature</w:t>
      </w:r>
      <w:r w:rsidR="00825BCB">
        <w:rPr>
          <w:rFonts w:cs="Arial"/>
        </w:rPr>
        <w:t xml:space="preserve">. </w:t>
      </w:r>
    </w:p>
    <w:p w14:paraId="73C8A602" w14:textId="77777777" w:rsidR="00F31FAC" w:rsidRDefault="00F31FAC" w:rsidP="00F31FAC">
      <w:pPr>
        <w:rPr>
          <w:rFonts w:ascii="Arial" w:hAnsi="Arial" w:cs="Arial"/>
          <w:lang w:val="en-US"/>
        </w:rPr>
      </w:pPr>
      <w:r w:rsidRPr="00DB0F2B">
        <w:rPr>
          <w:rFonts w:ascii="Arial" w:hAnsi="Arial" w:cs="Arial"/>
          <w:lang w:val="en-US"/>
        </w:rPr>
        <w:t>Some of the aspects concerning cell reselection were tackled during the RAN WG2 Meeting #127bis meeting and the following related agreements were reached:</w:t>
      </w:r>
    </w:p>
    <w:p w14:paraId="73957D68" w14:textId="77777777" w:rsidR="00F31FAC" w:rsidRDefault="00F31FAC" w:rsidP="00F31FAC">
      <w:pPr>
        <w:pStyle w:val="Doc-text2"/>
        <w:pBdr>
          <w:top w:val="single" w:sz="4" w:space="1" w:color="auto"/>
          <w:left w:val="single" w:sz="4" w:space="4" w:color="auto"/>
          <w:bottom w:val="single" w:sz="4" w:space="1" w:color="auto"/>
          <w:right w:val="single" w:sz="4" w:space="4" w:color="auto"/>
        </w:pBdr>
        <w:rPr>
          <w:b/>
        </w:rPr>
      </w:pPr>
      <w:r w:rsidRPr="00C620BF">
        <w:rPr>
          <w:b/>
          <w:lang w:val="en-US"/>
        </w:rPr>
        <w:t>RAN WG2 Meeting #12</w:t>
      </w:r>
      <w:r>
        <w:rPr>
          <w:b/>
          <w:lang w:val="en-US"/>
        </w:rPr>
        <w:t>7bis</w:t>
      </w:r>
    </w:p>
    <w:p w14:paraId="48F8E129" w14:textId="77777777" w:rsidR="00F31FAC" w:rsidRDefault="00F31FAC" w:rsidP="00F31FAC">
      <w:pPr>
        <w:pStyle w:val="Doc-text2"/>
        <w:pBdr>
          <w:top w:val="single" w:sz="4" w:space="1" w:color="auto"/>
          <w:left w:val="single" w:sz="4" w:space="4" w:color="auto"/>
          <w:bottom w:val="single" w:sz="4" w:space="1" w:color="auto"/>
          <w:right w:val="single" w:sz="4" w:space="4" w:color="auto"/>
        </w:pBdr>
        <w:ind w:left="1259" w:firstLine="0"/>
        <w:rPr>
          <w:b/>
        </w:rPr>
      </w:pPr>
    </w:p>
    <w:p w14:paraId="0EE2CEC5" w14:textId="77777777" w:rsidR="00F31FAC" w:rsidRDefault="00F31FAC" w:rsidP="00F31FAC">
      <w:pPr>
        <w:pStyle w:val="Doc-text2"/>
        <w:pBdr>
          <w:top w:val="single" w:sz="4" w:space="1" w:color="auto"/>
          <w:left w:val="single" w:sz="4" w:space="4" w:color="auto"/>
          <w:bottom w:val="single" w:sz="4" w:space="1" w:color="auto"/>
          <w:right w:val="single" w:sz="4" w:space="4" w:color="auto"/>
        </w:pBdr>
        <w:ind w:left="1259" w:firstLine="0"/>
        <w:rPr>
          <w:lang w:val="en-US"/>
        </w:rPr>
      </w:pPr>
      <w:r>
        <w:rPr>
          <w:b/>
        </w:rPr>
        <w:t>Cell barring</w:t>
      </w:r>
    </w:p>
    <w:p w14:paraId="2E230C1F" w14:textId="4D327947" w:rsidR="00F31FAC" w:rsidRPr="00545782" w:rsidRDefault="00F31FAC" w:rsidP="00F31FAC">
      <w:pPr>
        <w:pStyle w:val="Doc-text2"/>
        <w:numPr>
          <w:ilvl w:val="0"/>
          <w:numId w:val="17"/>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yellow"/>
          <w:lang w:val="en-US"/>
        </w:rPr>
      </w:pPr>
      <w:r w:rsidRPr="00545782">
        <w:rPr>
          <w:highlight w:val="yellow"/>
        </w:rPr>
        <w:t xml:space="preserve">NES </w:t>
      </w:r>
      <w:proofErr w:type="spellStart"/>
      <w:r w:rsidRPr="00545782">
        <w:rPr>
          <w:highlight w:val="yellow"/>
        </w:rPr>
        <w:t>UEs</w:t>
      </w:r>
      <w:proofErr w:type="spellEnd"/>
      <w:r w:rsidRPr="00545782">
        <w:rPr>
          <w:highlight w:val="yellow"/>
        </w:rPr>
        <w:t xml:space="preserve"> should be allowed to reselect to cells that are prevented from legacy </w:t>
      </w:r>
      <w:proofErr w:type="spellStart"/>
      <w:r w:rsidRPr="00545782">
        <w:rPr>
          <w:highlight w:val="yellow"/>
        </w:rPr>
        <w:t>UEs</w:t>
      </w:r>
      <w:proofErr w:type="spellEnd"/>
      <w:r w:rsidRPr="00545782">
        <w:rPr>
          <w:highlight w:val="yellow"/>
        </w:rPr>
        <w:t xml:space="preserve"> (e.g. by excluded cell list, reselection priorities).</w:t>
      </w:r>
    </w:p>
    <w:p w14:paraId="1194CFB7" w14:textId="77777777" w:rsidR="00F31FAC" w:rsidRPr="00EC2697" w:rsidRDefault="00F31FAC" w:rsidP="00F31FAC">
      <w:pPr>
        <w:pStyle w:val="Doc-text2"/>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p>
    <w:p w14:paraId="14F159C7" w14:textId="77777777" w:rsidR="00F31FAC" w:rsidRPr="00B23355" w:rsidRDefault="00F31FAC" w:rsidP="00F31FAC">
      <w:pPr>
        <w:pStyle w:val="Doc-text2"/>
        <w:pBdr>
          <w:top w:val="single" w:sz="4" w:space="1" w:color="auto"/>
          <w:left w:val="single" w:sz="4" w:space="4" w:color="auto"/>
          <w:bottom w:val="single" w:sz="4" w:space="1" w:color="auto"/>
          <w:right w:val="single" w:sz="4" w:space="4" w:color="auto"/>
        </w:pBdr>
        <w:ind w:left="1259" w:firstLine="0"/>
      </w:pPr>
      <w:r w:rsidRPr="00B23355">
        <w:rPr>
          <w:b/>
        </w:rPr>
        <w:t>Cell reselection after OD-SIB1 acquisition failure</w:t>
      </w:r>
    </w:p>
    <w:p w14:paraId="0A0DE6E9" w14:textId="77777777" w:rsidR="00F31FAC" w:rsidRPr="00545782" w:rsidRDefault="00F31FAC" w:rsidP="00F31FAC">
      <w:pPr>
        <w:pStyle w:val="Doc-text2"/>
        <w:numPr>
          <w:ilvl w:val="0"/>
          <w:numId w:val="17"/>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545782">
        <w:t xml:space="preserve">The legacy UE behaviour can be reused upon on-demand SIB1 acquisition failure, i.e., the NES UE should follow the </w:t>
      </w:r>
      <w:proofErr w:type="spellStart"/>
      <w:r w:rsidRPr="00545782">
        <w:t>intraFreqReselection</w:t>
      </w:r>
      <w:proofErr w:type="spellEnd"/>
      <w:r w:rsidRPr="00545782">
        <w:t xml:space="preserve"> in MIB of NES cell.</w:t>
      </w:r>
    </w:p>
    <w:p w14:paraId="52603449" w14:textId="77777777" w:rsidR="00F31FAC" w:rsidRPr="00FE10E7" w:rsidRDefault="00F31FAC" w:rsidP="00F31FAC">
      <w:pPr>
        <w:pStyle w:val="Doc-text2"/>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rPr>
          <w:lang w:val="en-US"/>
        </w:rPr>
      </w:pPr>
    </w:p>
    <w:p w14:paraId="13BF85F9" w14:textId="77777777" w:rsidR="00F31FAC" w:rsidRDefault="00F31FAC" w:rsidP="008670B0">
      <w:pPr>
        <w:pStyle w:val="BodyText"/>
        <w:rPr>
          <w:rFonts w:cs="Arial"/>
        </w:rPr>
      </w:pPr>
    </w:p>
    <w:p w14:paraId="39021242" w14:textId="5C06338E" w:rsidR="00F31FAC" w:rsidRDefault="00F31FAC" w:rsidP="4A5BC89D">
      <w:pPr>
        <w:pStyle w:val="BodyText"/>
        <w:rPr>
          <w:rFonts w:cs="Arial"/>
        </w:rPr>
      </w:pPr>
      <w:r w:rsidRPr="4A5BC89D">
        <w:rPr>
          <w:rFonts w:cs="Arial"/>
        </w:rPr>
        <w:t>In our opinion, the applicability of the highlighted agreement under “</w:t>
      </w:r>
      <w:r w:rsidRPr="4A5BC89D">
        <w:rPr>
          <w:rFonts w:cs="Arial"/>
          <w:i/>
          <w:iCs/>
          <w:u w:val="single"/>
        </w:rPr>
        <w:t>Cell barring</w:t>
      </w:r>
      <w:r w:rsidRPr="4A5BC89D">
        <w:rPr>
          <w:rFonts w:cs="Arial"/>
        </w:rPr>
        <w:t xml:space="preserve">” needs to be further clarified. First, it is not clear whether “NES UEs” refers to all NES UEs, or Rel-19 NES UEs or Rel-19 NES UEs capable of on-demand SIB1. Second, the implication of the agreement is unclear, </w:t>
      </w:r>
      <w:r w:rsidR="00A72D07" w:rsidRPr="4A5BC89D">
        <w:rPr>
          <w:rFonts w:cs="Arial"/>
        </w:rPr>
        <w:t xml:space="preserve">and needs to </w:t>
      </w:r>
      <w:r w:rsidR="000E705F" w:rsidRPr="4A5BC89D">
        <w:rPr>
          <w:rFonts w:cs="Arial"/>
        </w:rPr>
        <w:t>be discussed further</w:t>
      </w:r>
      <w:r w:rsidRPr="4A5BC89D">
        <w:rPr>
          <w:rFonts w:cs="Arial"/>
        </w:rPr>
        <w:t xml:space="preserve">, i.e., how one </w:t>
      </w:r>
      <w:r w:rsidR="008012F9" w:rsidRPr="4A5BC89D">
        <w:rPr>
          <w:rFonts w:cs="Arial"/>
        </w:rPr>
        <w:t xml:space="preserve">would </w:t>
      </w:r>
      <w:r w:rsidRPr="4A5BC89D">
        <w:rPr>
          <w:rFonts w:cs="Arial"/>
        </w:rPr>
        <w:t xml:space="preserve">capture its essence in the specifications. </w:t>
      </w:r>
      <w:r w:rsidR="00C528C5" w:rsidRPr="4A5BC89D">
        <w:rPr>
          <w:rFonts w:cs="Arial"/>
        </w:rPr>
        <w:t>In what follows, we further discuss the</w:t>
      </w:r>
      <w:r w:rsidR="00634FFD" w:rsidRPr="4A5BC89D">
        <w:rPr>
          <w:rFonts w:cs="Arial"/>
        </w:rPr>
        <w:t xml:space="preserve"> </w:t>
      </w:r>
      <w:r w:rsidR="00561809" w:rsidRPr="4A5BC89D">
        <w:rPr>
          <w:rFonts w:cs="Arial"/>
        </w:rPr>
        <w:t xml:space="preserve">aspects related to </w:t>
      </w:r>
      <w:r w:rsidR="00FE36E2" w:rsidRPr="4A5BC89D">
        <w:rPr>
          <w:rFonts w:cs="Arial"/>
        </w:rPr>
        <w:t xml:space="preserve">the </w:t>
      </w:r>
      <w:r w:rsidR="00561809" w:rsidRPr="4A5BC89D">
        <w:rPr>
          <w:rFonts w:cs="Arial"/>
          <w:i/>
          <w:iCs/>
        </w:rPr>
        <w:t>reselection priorities</w:t>
      </w:r>
      <w:r w:rsidR="00561809" w:rsidRPr="4A5BC89D">
        <w:rPr>
          <w:rFonts w:cs="Arial"/>
        </w:rPr>
        <w:t xml:space="preserve"> </w:t>
      </w:r>
      <w:r w:rsidR="00A15C62" w:rsidRPr="4A5BC89D">
        <w:rPr>
          <w:rFonts w:cs="Arial"/>
        </w:rPr>
        <w:t>captured in the highlighted agreement under “</w:t>
      </w:r>
      <w:r w:rsidR="00A15C62" w:rsidRPr="4A5BC89D">
        <w:rPr>
          <w:rFonts w:cs="Arial"/>
          <w:i/>
          <w:iCs/>
          <w:u w:val="single"/>
        </w:rPr>
        <w:t>Cell barring</w:t>
      </w:r>
      <w:r w:rsidR="00A15C62" w:rsidRPr="4A5BC89D">
        <w:rPr>
          <w:rFonts w:cs="Arial"/>
        </w:rPr>
        <w:t>”.</w:t>
      </w:r>
    </w:p>
    <w:p w14:paraId="242A529F" w14:textId="77777777" w:rsidR="00813FE6" w:rsidRDefault="000332B1" w:rsidP="001C3283">
      <w:pPr>
        <w:pStyle w:val="BodyText"/>
        <w:rPr>
          <w:rFonts w:cs="Arial"/>
        </w:rPr>
      </w:pPr>
      <w:r>
        <w:rPr>
          <w:rFonts w:cs="Arial"/>
        </w:rPr>
        <w:t>Reusing</w:t>
      </w:r>
      <w:r w:rsidRPr="000332B1">
        <w:rPr>
          <w:rFonts w:cs="Arial"/>
        </w:rPr>
        <w:t xml:space="preserve"> the existing reselection parameters </w:t>
      </w:r>
      <w:r>
        <w:rPr>
          <w:rFonts w:cs="Arial"/>
        </w:rPr>
        <w:t>for</w:t>
      </w:r>
      <w:r w:rsidRPr="000332B1">
        <w:rPr>
          <w:rFonts w:cs="Arial"/>
        </w:rPr>
        <w:t xml:space="preserve"> incentiviz</w:t>
      </w:r>
      <w:r>
        <w:rPr>
          <w:rFonts w:cs="Arial"/>
        </w:rPr>
        <w:t>ing</w:t>
      </w:r>
      <w:r w:rsidRPr="000332B1">
        <w:rPr>
          <w:rFonts w:cs="Arial"/>
        </w:rPr>
        <w:t>/disincentiviz</w:t>
      </w:r>
      <w:r>
        <w:rPr>
          <w:rFonts w:cs="Arial"/>
        </w:rPr>
        <w:t>ing</w:t>
      </w:r>
      <w:r w:rsidRPr="000332B1">
        <w:rPr>
          <w:rFonts w:cs="Arial"/>
        </w:rPr>
        <w:t xml:space="preserve"> the reselection of a NES </w:t>
      </w:r>
      <w:r w:rsidR="00F25E4B">
        <w:rPr>
          <w:rFonts w:cs="Arial"/>
        </w:rPr>
        <w:t xml:space="preserve">OnDemand-SIB1 </w:t>
      </w:r>
      <w:r w:rsidRPr="000332B1">
        <w:rPr>
          <w:rFonts w:cs="Arial"/>
        </w:rPr>
        <w:t>Cell</w:t>
      </w:r>
      <w:r>
        <w:rPr>
          <w:rFonts w:cs="Arial"/>
        </w:rPr>
        <w:t xml:space="preserve"> is not suitable for the following reason</w:t>
      </w:r>
      <w:r w:rsidRPr="000332B1">
        <w:rPr>
          <w:rFonts w:cs="Arial"/>
        </w:rPr>
        <w:t xml:space="preserve">. </w:t>
      </w:r>
      <w:r>
        <w:rPr>
          <w:rFonts w:cs="Arial"/>
        </w:rPr>
        <w:t>The</w:t>
      </w:r>
      <w:r w:rsidRPr="000332B1">
        <w:rPr>
          <w:rFonts w:cs="Arial"/>
        </w:rPr>
        <w:t xml:space="preserve"> existing reselection parameters are broadcasted for the cell reselection, and hence the same for all UEs camping on the cell. This implies that the existing cell reselection mechanisms do not support partitioning of the UEs in groups that have different reselection criteria (e.g., one for legacy and one for Rel-19 </w:t>
      </w:r>
      <w:r w:rsidR="00E11528">
        <w:rPr>
          <w:rFonts w:cs="Arial"/>
        </w:rPr>
        <w:t xml:space="preserve">NES </w:t>
      </w:r>
      <w:r w:rsidRPr="000332B1">
        <w:rPr>
          <w:rFonts w:cs="Arial"/>
        </w:rPr>
        <w:t>UEs).</w:t>
      </w:r>
      <w:r w:rsidR="00E11528">
        <w:rPr>
          <w:rFonts w:cs="Arial"/>
        </w:rPr>
        <w:t xml:space="preserve"> Therefore</w:t>
      </w:r>
      <w:r w:rsidRPr="000332B1">
        <w:rPr>
          <w:rFonts w:cs="Arial"/>
        </w:rPr>
        <w:t>, in order to provide the NW with the desired flexibility in terms of cell reselection, one of the possible approaches is to define new NES-specific cell reselection priority parameters. These new NES-specific cell reselection priority parameters can be provided, for example, by Cell A.</w:t>
      </w:r>
    </w:p>
    <w:p w14:paraId="06B062A0" w14:textId="77777777" w:rsidR="00E11528" w:rsidRPr="00861DBD" w:rsidRDefault="00E11528" w:rsidP="00E11528">
      <w:pPr>
        <w:pStyle w:val="Observation"/>
        <w:overflowPunct/>
        <w:autoSpaceDE/>
        <w:autoSpaceDN/>
        <w:adjustRightInd/>
        <w:spacing w:after="0"/>
        <w:ind w:left="1699" w:hanging="1699"/>
        <w:textAlignment w:val="auto"/>
        <w:rPr>
          <w:rFonts w:eastAsia="Arial" w:cs="Arial"/>
        </w:rPr>
      </w:pPr>
      <w:bookmarkStart w:id="16" w:name="_Toc181951195"/>
      <w:r>
        <w:rPr>
          <w:rFonts w:cs="Arial"/>
        </w:rPr>
        <w:t>The</w:t>
      </w:r>
      <w:r w:rsidRPr="000332B1">
        <w:rPr>
          <w:rFonts w:cs="Arial"/>
        </w:rPr>
        <w:t xml:space="preserve"> existing parameters </w:t>
      </w:r>
      <w:r>
        <w:rPr>
          <w:rFonts w:cs="Arial"/>
        </w:rPr>
        <w:t>for cell reselection do not support</w:t>
      </w:r>
      <w:r w:rsidRPr="000332B1">
        <w:rPr>
          <w:rFonts w:cs="Arial"/>
        </w:rPr>
        <w:t xml:space="preserve"> partitioning of the UEs in groups that have different reselection criteria (e.g., one for legacy and one for Rel-19 </w:t>
      </w:r>
      <w:r>
        <w:rPr>
          <w:rFonts w:cs="Arial"/>
        </w:rPr>
        <w:t xml:space="preserve">NES </w:t>
      </w:r>
      <w:r w:rsidRPr="000332B1">
        <w:rPr>
          <w:rFonts w:cs="Arial"/>
        </w:rPr>
        <w:t>UEs</w:t>
      </w:r>
      <w:r w:rsidR="002C782A">
        <w:rPr>
          <w:rFonts w:cs="Arial"/>
        </w:rPr>
        <w:t xml:space="preserve"> capable of O</w:t>
      </w:r>
      <w:r w:rsidR="003B70E1">
        <w:rPr>
          <w:rFonts w:cs="Arial"/>
        </w:rPr>
        <w:t>n</w:t>
      </w:r>
      <w:r w:rsidR="002C782A">
        <w:rPr>
          <w:rFonts w:cs="Arial"/>
        </w:rPr>
        <w:t>D</w:t>
      </w:r>
      <w:r w:rsidR="003B70E1">
        <w:rPr>
          <w:rFonts w:cs="Arial"/>
        </w:rPr>
        <w:t>emand</w:t>
      </w:r>
      <w:r w:rsidR="002C782A">
        <w:rPr>
          <w:rFonts w:cs="Arial"/>
        </w:rPr>
        <w:t>-SIB1</w:t>
      </w:r>
      <w:r w:rsidRPr="000332B1">
        <w:rPr>
          <w:rFonts w:cs="Arial"/>
        </w:rPr>
        <w:t>)</w:t>
      </w:r>
      <w:r>
        <w:rPr>
          <w:rFonts w:cs="Arial"/>
        </w:rPr>
        <w:t>.</w:t>
      </w:r>
      <w:bookmarkEnd w:id="16"/>
    </w:p>
    <w:p w14:paraId="37C444D4" w14:textId="77777777" w:rsidR="00E11528" w:rsidRDefault="00E11528" w:rsidP="00E11528">
      <w:pPr>
        <w:pStyle w:val="Proposal"/>
        <w:numPr>
          <w:ilvl w:val="0"/>
          <w:numId w:val="0"/>
        </w:numPr>
        <w:overflowPunct/>
        <w:autoSpaceDE/>
        <w:autoSpaceDN/>
        <w:adjustRightInd/>
        <w:ind w:left="1699"/>
        <w:textAlignment w:val="auto"/>
        <w:rPr>
          <w:lang w:eastAsia="ja-JP"/>
        </w:rPr>
      </w:pPr>
    </w:p>
    <w:p w14:paraId="7F915566" w14:textId="77777777" w:rsidR="00494A63" w:rsidRPr="00F31FAC" w:rsidRDefault="001C3283" w:rsidP="00F901D8">
      <w:pPr>
        <w:pStyle w:val="Proposal"/>
        <w:tabs>
          <w:tab w:val="clear" w:pos="1304"/>
        </w:tabs>
        <w:overflowPunct/>
        <w:autoSpaceDE/>
        <w:autoSpaceDN/>
        <w:adjustRightInd/>
        <w:ind w:left="1699" w:hanging="1699"/>
        <w:textAlignment w:val="auto"/>
        <w:rPr>
          <w:lang w:eastAsia="ja-JP"/>
        </w:rPr>
      </w:pPr>
      <w:bookmarkStart w:id="17" w:name="_Toc181951204"/>
      <w:r>
        <w:rPr>
          <w:lang w:eastAsia="ja-JP"/>
        </w:rPr>
        <w:lastRenderedPageBreak/>
        <w:t xml:space="preserve">New </w:t>
      </w:r>
      <w:r w:rsidRPr="002E4B2F">
        <w:rPr>
          <w:rFonts w:cs="Arial"/>
        </w:rPr>
        <w:t xml:space="preserve">NES-specific </w:t>
      </w:r>
      <w:r>
        <w:rPr>
          <w:rFonts w:cs="Arial"/>
        </w:rPr>
        <w:t xml:space="preserve">reselection priority parameters are defined for the purpose of prioritizing/deprioritizing a NES </w:t>
      </w:r>
      <w:r w:rsidR="00F25E4B">
        <w:rPr>
          <w:rFonts w:cs="Arial"/>
        </w:rPr>
        <w:t xml:space="preserve">OnDemand-SIB1 </w:t>
      </w:r>
      <w:r>
        <w:rPr>
          <w:rFonts w:cs="Arial"/>
        </w:rPr>
        <w:t>Cell.</w:t>
      </w:r>
      <w:bookmarkEnd w:id="17"/>
    </w:p>
    <w:p w14:paraId="08F6F761" w14:textId="3A8C42AC" w:rsidR="00F31FAC" w:rsidRPr="00F31FAC" w:rsidRDefault="00F31FAC" w:rsidP="00F31FAC">
      <w:pPr>
        <w:pStyle w:val="Proposal"/>
        <w:tabs>
          <w:tab w:val="clear" w:pos="1304"/>
        </w:tabs>
        <w:overflowPunct/>
        <w:autoSpaceDE/>
        <w:autoSpaceDN/>
        <w:adjustRightInd/>
        <w:ind w:left="1699" w:hanging="1699"/>
        <w:textAlignment w:val="auto"/>
        <w:rPr>
          <w:lang w:eastAsia="ja-JP"/>
        </w:rPr>
      </w:pPr>
      <w:bookmarkStart w:id="18" w:name="_Toc181951205"/>
      <w:r>
        <w:rPr>
          <w:lang w:eastAsia="ja-JP"/>
        </w:rPr>
        <w:t xml:space="preserve">New </w:t>
      </w:r>
      <w:r w:rsidRPr="002E4B2F">
        <w:rPr>
          <w:rFonts w:cs="Arial"/>
        </w:rPr>
        <w:t xml:space="preserve">NES-specific </w:t>
      </w:r>
      <w:r w:rsidRPr="00F31FAC">
        <w:rPr>
          <w:rFonts w:cs="Arial"/>
        </w:rPr>
        <w:t xml:space="preserve">threshold and/or an offset value(s) </w:t>
      </w:r>
      <w:r>
        <w:rPr>
          <w:rFonts w:cs="Arial"/>
        </w:rPr>
        <w:t>are defined for the purpose of prioritizing/deprioritizing a NES OnDemand-SIB1 Cell.</w:t>
      </w:r>
      <w:bookmarkEnd w:id="18"/>
    </w:p>
    <w:p w14:paraId="063F3824" w14:textId="04FC250C" w:rsidR="00F31FAC" w:rsidRPr="00F901D8" w:rsidRDefault="00F31FAC" w:rsidP="00F901D8">
      <w:pPr>
        <w:pStyle w:val="Proposal"/>
        <w:tabs>
          <w:tab w:val="clear" w:pos="1304"/>
        </w:tabs>
        <w:overflowPunct/>
        <w:autoSpaceDE/>
        <w:autoSpaceDN/>
        <w:adjustRightInd/>
        <w:ind w:left="1699" w:hanging="1699"/>
        <w:textAlignment w:val="auto"/>
        <w:rPr>
          <w:lang w:eastAsia="ja-JP"/>
        </w:rPr>
      </w:pPr>
      <w:bookmarkStart w:id="19" w:name="_Toc181951206"/>
      <w:r>
        <w:rPr>
          <w:lang w:eastAsia="ja-JP"/>
        </w:rPr>
        <w:t>The</w:t>
      </w:r>
      <w:r w:rsidRPr="00F31FAC">
        <w:rPr>
          <w:lang w:eastAsia="ja-JP"/>
        </w:rPr>
        <w:t xml:space="preserve"> SIB2 or SIB4 or a newly defined SIB in the overlapping Cell A</w:t>
      </w:r>
      <w:r>
        <w:rPr>
          <w:lang w:eastAsia="ja-JP"/>
        </w:rPr>
        <w:t xml:space="preserve"> may also give information on reselection priorities of </w:t>
      </w:r>
      <w:proofErr w:type="spellStart"/>
      <w:r>
        <w:rPr>
          <w:lang w:eastAsia="ja-JP"/>
        </w:rPr>
        <w:t>neighbor</w:t>
      </w:r>
      <w:proofErr w:type="spellEnd"/>
      <w:r>
        <w:rPr>
          <w:lang w:eastAsia="ja-JP"/>
        </w:rPr>
        <w:t xml:space="preserve"> NES-cells</w:t>
      </w:r>
      <w:r w:rsidRPr="00F31FAC">
        <w:rPr>
          <w:lang w:eastAsia="ja-JP"/>
        </w:rPr>
        <w:t>.</w:t>
      </w:r>
      <w:bookmarkEnd w:id="19"/>
    </w:p>
    <w:p w14:paraId="6DE8D467" w14:textId="3C878FFD" w:rsidR="00D762AB" w:rsidRDefault="00BC0C9F" w:rsidP="00D762AB">
      <w:pPr>
        <w:pStyle w:val="Heading1"/>
      </w:pPr>
      <w:r>
        <w:t>4</w:t>
      </w:r>
      <w:r w:rsidR="00D762AB">
        <w:tab/>
      </w:r>
      <w:r w:rsidR="00A52E15">
        <w:t>On-demand SIB1 and Automatic Neighbour Relation</w:t>
      </w:r>
    </w:p>
    <w:p w14:paraId="4AD4CE58" w14:textId="63154267" w:rsidR="00A52E15" w:rsidRDefault="00A52E15" w:rsidP="00A52E15">
      <w:pPr>
        <w:spacing w:after="0"/>
        <w:jc w:val="both"/>
        <w:rPr>
          <w:rFonts w:ascii="Arial" w:eastAsia="Arial" w:hAnsi="Arial" w:cs="Arial"/>
        </w:rPr>
      </w:pPr>
      <w:r>
        <w:rPr>
          <w:rFonts w:ascii="Arial" w:eastAsia="Arial" w:hAnsi="Arial" w:cs="Arial"/>
        </w:rPr>
        <w:t>One of the important features that may be affected by on-demand SIB1 is Automatic Neighbour Relation (ANR). Introduction</w:t>
      </w:r>
      <w:r w:rsidRPr="00C15153">
        <w:rPr>
          <w:rFonts w:ascii="Arial" w:eastAsia="Arial" w:hAnsi="Arial" w:cs="Arial"/>
        </w:rPr>
        <w:t xml:space="preserve"> of </w:t>
      </w:r>
      <w:r>
        <w:rPr>
          <w:rFonts w:ascii="Arial" w:eastAsia="Arial" w:hAnsi="Arial" w:cs="Arial"/>
        </w:rPr>
        <w:t xml:space="preserve">on-demand </w:t>
      </w:r>
      <w:r w:rsidRPr="00C15153">
        <w:rPr>
          <w:rFonts w:ascii="Arial" w:eastAsia="Arial" w:hAnsi="Arial" w:cs="Arial"/>
        </w:rPr>
        <w:t xml:space="preserve">SIB1 </w:t>
      </w:r>
      <w:r>
        <w:rPr>
          <w:rFonts w:ascii="Arial" w:eastAsia="Arial" w:hAnsi="Arial" w:cs="Arial"/>
        </w:rPr>
        <w:t>affects the</w:t>
      </w:r>
      <w:r w:rsidRPr="00C15153">
        <w:rPr>
          <w:rFonts w:ascii="Arial" w:eastAsia="Arial" w:hAnsi="Arial" w:cs="Arial"/>
        </w:rPr>
        <w:t xml:space="preserve"> ANR </w:t>
      </w:r>
      <w:r>
        <w:rPr>
          <w:rFonts w:ascii="Arial" w:eastAsia="Arial" w:hAnsi="Arial" w:cs="Arial"/>
        </w:rPr>
        <w:t>in a way that</w:t>
      </w:r>
      <w:r w:rsidRPr="00C15153">
        <w:rPr>
          <w:rFonts w:ascii="Arial" w:eastAsia="Arial" w:hAnsi="Arial" w:cs="Arial"/>
        </w:rPr>
        <w:t xml:space="preserve"> </w:t>
      </w:r>
      <w:r>
        <w:rPr>
          <w:rFonts w:ascii="Arial" w:eastAsia="Arial" w:hAnsi="Arial" w:cs="Arial"/>
        </w:rPr>
        <w:t>NES Cell with</w:t>
      </w:r>
      <w:r w:rsidRPr="00C15153">
        <w:rPr>
          <w:rFonts w:ascii="Arial" w:eastAsia="Arial" w:hAnsi="Arial" w:cs="Arial"/>
        </w:rPr>
        <w:t xml:space="preserve"> </w:t>
      </w:r>
      <w:r>
        <w:rPr>
          <w:rFonts w:ascii="Arial" w:eastAsia="Arial" w:hAnsi="Arial" w:cs="Arial"/>
        </w:rPr>
        <w:t xml:space="preserve">on-demand </w:t>
      </w:r>
      <w:r w:rsidRPr="00C15153">
        <w:rPr>
          <w:rFonts w:ascii="Arial" w:eastAsia="Arial" w:hAnsi="Arial" w:cs="Arial"/>
        </w:rPr>
        <w:t xml:space="preserve">SIB1 cannot be discovered by </w:t>
      </w:r>
      <w:r>
        <w:rPr>
          <w:rFonts w:ascii="Arial" w:eastAsia="Arial" w:hAnsi="Arial" w:cs="Arial"/>
        </w:rPr>
        <w:t xml:space="preserve">the </w:t>
      </w:r>
      <w:r w:rsidRPr="00C15153">
        <w:rPr>
          <w:rFonts w:ascii="Arial" w:eastAsia="Arial" w:hAnsi="Arial" w:cs="Arial"/>
        </w:rPr>
        <w:t>ANR</w:t>
      </w:r>
      <w:r>
        <w:rPr>
          <w:rFonts w:ascii="Arial" w:eastAsia="Arial" w:hAnsi="Arial" w:cs="Arial"/>
        </w:rPr>
        <w:t xml:space="preserve">. According to the current specification (c.f., Section 15.3.3 of 38.300 </w:t>
      </w:r>
      <w:r>
        <w:rPr>
          <w:rFonts w:ascii="Arial" w:eastAsia="Arial" w:hAnsi="Arial" w:cs="Arial"/>
        </w:rPr>
        <w:fldChar w:fldCharType="begin"/>
      </w:r>
      <w:r>
        <w:rPr>
          <w:rFonts w:ascii="Arial" w:eastAsia="Arial" w:hAnsi="Arial" w:cs="Arial"/>
        </w:rPr>
        <w:instrText xml:space="preserve"> REF _Ref181358994 \r \h </w:instrText>
      </w:r>
      <w:r>
        <w:rPr>
          <w:rFonts w:ascii="Arial" w:eastAsia="Arial" w:hAnsi="Arial" w:cs="Arial"/>
        </w:rPr>
      </w:r>
      <w:r>
        <w:rPr>
          <w:rFonts w:ascii="Arial" w:eastAsia="Arial" w:hAnsi="Arial" w:cs="Arial"/>
        </w:rPr>
        <w:fldChar w:fldCharType="separate"/>
      </w:r>
      <w:r>
        <w:rPr>
          <w:rFonts w:ascii="Arial" w:eastAsia="Arial" w:hAnsi="Arial" w:cs="Arial"/>
        </w:rPr>
        <w:t>[3]</w:t>
      </w:r>
      <w:r>
        <w:rPr>
          <w:rFonts w:ascii="Arial" w:eastAsia="Arial" w:hAnsi="Arial" w:cs="Arial"/>
        </w:rPr>
        <w:fldChar w:fldCharType="end"/>
      </w:r>
      <w:r>
        <w:rPr>
          <w:rFonts w:ascii="Arial" w:eastAsia="Arial" w:hAnsi="Arial" w:cs="Arial"/>
        </w:rPr>
        <w:t>), if</w:t>
      </w:r>
      <w:r w:rsidRPr="00C15153">
        <w:rPr>
          <w:rFonts w:ascii="Arial" w:eastAsia="Arial" w:hAnsi="Arial" w:cs="Arial"/>
        </w:rPr>
        <w:t xml:space="preserve"> a cell is not broadcasting SIB1</w:t>
      </w:r>
      <w:r>
        <w:rPr>
          <w:rFonts w:ascii="Arial" w:eastAsia="Arial" w:hAnsi="Arial" w:cs="Arial"/>
        </w:rPr>
        <w:t>, the</w:t>
      </w:r>
      <w:r w:rsidRPr="00C15153">
        <w:rPr>
          <w:rFonts w:ascii="Arial" w:eastAsia="Arial" w:hAnsi="Arial" w:cs="Arial"/>
        </w:rPr>
        <w:t xml:space="preserve"> </w:t>
      </w:r>
      <w:r>
        <w:rPr>
          <w:rFonts w:ascii="Arial" w:eastAsia="Arial" w:hAnsi="Arial" w:cs="Arial"/>
        </w:rPr>
        <w:t>UE aborts</w:t>
      </w:r>
      <w:r w:rsidRPr="00C15153">
        <w:rPr>
          <w:rFonts w:ascii="Arial" w:eastAsia="Arial" w:hAnsi="Arial" w:cs="Arial"/>
        </w:rPr>
        <w:t xml:space="preserve"> the </w:t>
      </w:r>
      <w:r>
        <w:rPr>
          <w:rFonts w:ascii="Arial" w:eastAsia="Arial" w:hAnsi="Arial" w:cs="Arial"/>
        </w:rPr>
        <w:t>Cell Global Identity (</w:t>
      </w:r>
      <w:r w:rsidRPr="00C15153">
        <w:rPr>
          <w:rFonts w:ascii="Arial" w:eastAsia="Arial" w:hAnsi="Arial" w:cs="Arial"/>
        </w:rPr>
        <w:t>CGI</w:t>
      </w:r>
      <w:r>
        <w:rPr>
          <w:rFonts w:ascii="Arial" w:eastAsia="Arial" w:hAnsi="Arial" w:cs="Arial"/>
        </w:rPr>
        <w:t>)</w:t>
      </w:r>
      <w:r w:rsidRPr="00C15153">
        <w:rPr>
          <w:rFonts w:ascii="Arial" w:eastAsia="Arial" w:hAnsi="Arial" w:cs="Arial"/>
        </w:rPr>
        <w:t xml:space="preserve"> reporting procedure and report</w:t>
      </w:r>
      <w:r>
        <w:rPr>
          <w:rFonts w:ascii="Arial" w:eastAsia="Arial" w:hAnsi="Arial" w:cs="Arial"/>
        </w:rPr>
        <w:t>s</w:t>
      </w:r>
      <w:r w:rsidRPr="00C15153">
        <w:rPr>
          <w:rFonts w:ascii="Arial" w:eastAsia="Arial" w:hAnsi="Arial" w:cs="Arial"/>
        </w:rPr>
        <w:t xml:space="preserve"> "</w:t>
      </w:r>
      <w:r w:rsidRPr="00942F57">
        <w:rPr>
          <w:rFonts w:ascii="Arial" w:eastAsia="Arial" w:hAnsi="Arial" w:cs="Arial"/>
          <w:i/>
          <w:iCs/>
        </w:rPr>
        <w:t>noSIB1</w:t>
      </w:r>
      <w:r w:rsidRPr="00C15153">
        <w:rPr>
          <w:rFonts w:ascii="Arial" w:eastAsia="Arial" w:hAnsi="Arial" w:cs="Arial"/>
        </w:rPr>
        <w:t>"</w:t>
      </w:r>
      <w:r>
        <w:rPr>
          <w:rFonts w:ascii="Arial" w:eastAsia="Arial" w:hAnsi="Arial" w:cs="Arial"/>
        </w:rPr>
        <w:t>:</w:t>
      </w:r>
    </w:p>
    <w:p w14:paraId="60FCED4B" w14:textId="77777777" w:rsidR="00A52E15" w:rsidRDefault="00A52E15" w:rsidP="00A52E15">
      <w:pPr>
        <w:spacing w:after="0"/>
        <w:jc w:val="both"/>
        <w:rPr>
          <w:rFonts w:ascii="Arial" w:eastAsia="Arial" w:hAnsi="Arial" w:cs="Arial"/>
        </w:rPr>
      </w:pPr>
    </w:p>
    <w:p w14:paraId="62284297" w14:textId="77777777" w:rsidR="00A52E15" w:rsidRDefault="00A52E15" w:rsidP="00A52E15">
      <w:pPr>
        <w:spacing w:after="0"/>
        <w:jc w:val="both"/>
        <w:rPr>
          <w:rFonts w:ascii="Arial" w:eastAsia="Arial" w:hAnsi="Arial" w:cs="Arial"/>
        </w:rPr>
      </w:pPr>
      <w:r>
        <w:rPr>
          <w:rFonts w:ascii="Arial" w:eastAsia="Arial" w:hAnsi="Arial" w:cs="Arial"/>
        </w:rPr>
        <w:t>“</w:t>
      </w:r>
      <w:r w:rsidRPr="00B15871">
        <w:rPr>
          <w:rFonts w:ascii="Arial" w:eastAsia="Arial" w:hAnsi="Arial" w:cs="Arial"/>
          <w:i/>
          <w:iCs/>
          <w:highlight w:val="yellow"/>
        </w:rPr>
        <w:t xml:space="preserve">In case the detected NR cell does not broadcast SIB1, the UE may report noSIB1 indication as specified in TS 38.331 </w:t>
      </w:r>
      <w:r>
        <w:rPr>
          <w:rFonts w:ascii="Arial" w:eastAsia="Arial" w:hAnsi="Arial" w:cs="Arial"/>
          <w:i/>
          <w:iCs/>
          <w:highlight w:val="yellow"/>
        </w:rPr>
        <w:fldChar w:fldCharType="begin"/>
      </w:r>
      <w:r>
        <w:rPr>
          <w:rFonts w:ascii="Arial" w:eastAsia="Arial" w:hAnsi="Arial" w:cs="Arial"/>
          <w:i/>
          <w:iCs/>
          <w:highlight w:val="yellow"/>
        </w:rPr>
        <w:instrText xml:space="preserve"> REF _Ref170201991 \r \h </w:instrText>
      </w:r>
      <w:r>
        <w:rPr>
          <w:rFonts w:ascii="Arial" w:eastAsia="Arial" w:hAnsi="Arial" w:cs="Arial"/>
          <w:i/>
          <w:iCs/>
          <w:highlight w:val="yellow"/>
        </w:rPr>
      </w:r>
      <w:r>
        <w:rPr>
          <w:rFonts w:ascii="Arial" w:eastAsia="Arial" w:hAnsi="Arial" w:cs="Arial"/>
          <w:i/>
          <w:iCs/>
          <w:highlight w:val="yellow"/>
        </w:rPr>
        <w:fldChar w:fldCharType="separate"/>
      </w:r>
      <w:r>
        <w:rPr>
          <w:rFonts w:ascii="Arial" w:eastAsia="Arial" w:hAnsi="Arial" w:cs="Arial"/>
          <w:i/>
          <w:iCs/>
          <w:highlight w:val="yellow"/>
        </w:rPr>
        <w:t>[2]</w:t>
      </w:r>
      <w:r>
        <w:rPr>
          <w:rFonts w:ascii="Arial" w:eastAsia="Arial" w:hAnsi="Arial" w:cs="Arial"/>
          <w:i/>
          <w:iCs/>
          <w:highlight w:val="yellow"/>
        </w:rPr>
        <w:fldChar w:fldCharType="end"/>
      </w:r>
      <w:r w:rsidRPr="00B15871">
        <w:rPr>
          <w:rFonts w:ascii="Arial" w:eastAsia="Arial" w:hAnsi="Arial" w:cs="Arial"/>
          <w:i/>
          <w:iCs/>
          <w:highlight w:val="yellow"/>
        </w:rPr>
        <w:t>.</w:t>
      </w:r>
      <w:r w:rsidRPr="001E20E4">
        <w:rPr>
          <w:rFonts w:ascii="Arial" w:eastAsia="Arial" w:hAnsi="Arial" w:cs="Arial"/>
          <w:i/>
          <w:iCs/>
        </w:rPr>
        <w:t>”</w:t>
      </w:r>
      <w:r>
        <w:rPr>
          <w:rFonts w:ascii="Arial" w:eastAsia="Arial" w:hAnsi="Arial" w:cs="Arial"/>
        </w:rPr>
        <w:t xml:space="preserve"> </w:t>
      </w:r>
    </w:p>
    <w:p w14:paraId="3D8F8DB9" w14:textId="77777777" w:rsidR="00A52E15" w:rsidRDefault="00A52E15" w:rsidP="00A52E15">
      <w:pPr>
        <w:spacing w:after="0"/>
        <w:jc w:val="both"/>
        <w:rPr>
          <w:rFonts w:ascii="Arial" w:eastAsia="Arial" w:hAnsi="Arial" w:cs="Arial"/>
        </w:rPr>
      </w:pPr>
    </w:p>
    <w:p w14:paraId="473CB724" w14:textId="006EEF98" w:rsidR="00A52E15" w:rsidRDefault="00A52E15" w:rsidP="00A52E15">
      <w:pPr>
        <w:spacing w:after="0"/>
        <w:jc w:val="both"/>
        <w:rPr>
          <w:rFonts w:ascii="Arial" w:eastAsia="Arial" w:hAnsi="Arial" w:cs="Arial"/>
        </w:rPr>
      </w:pPr>
      <w:r>
        <w:rPr>
          <w:rFonts w:ascii="Arial" w:eastAsia="Arial" w:hAnsi="Arial" w:cs="Arial"/>
        </w:rPr>
        <w:t xml:space="preserve">Therefore, if </w:t>
      </w:r>
      <w:r w:rsidR="005430DC">
        <w:rPr>
          <w:rFonts w:ascii="Arial" w:eastAsia="Arial" w:hAnsi="Arial" w:cs="Arial"/>
        </w:rPr>
        <w:t>a UE</w:t>
      </w:r>
      <w:r>
        <w:rPr>
          <w:rFonts w:ascii="Arial" w:eastAsia="Arial" w:hAnsi="Arial" w:cs="Arial"/>
        </w:rPr>
        <w:t xml:space="preserve"> rel</w:t>
      </w:r>
      <w:r w:rsidR="005430DC">
        <w:rPr>
          <w:rFonts w:ascii="Arial" w:eastAsia="Arial" w:hAnsi="Arial" w:cs="Arial"/>
        </w:rPr>
        <w:t>ies</w:t>
      </w:r>
      <w:r>
        <w:rPr>
          <w:rFonts w:ascii="Arial" w:eastAsia="Arial" w:hAnsi="Arial" w:cs="Arial"/>
        </w:rPr>
        <w:t xml:space="preserve"> on legacy </w:t>
      </w:r>
      <w:r w:rsidR="00C27D49">
        <w:rPr>
          <w:rFonts w:ascii="Arial" w:eastAsia="Arial" w:hAnsi="Arial" w:cs="Arial"/>
        </w:rPr>
        <w:t xml:space="preserve">ANR </w:t>
      </w:r>
      <w:r w:rsidR="006F7DF0">
        <w:rPr>
          <w:rFonts w:ascii="Arial" w:eastAsia="Arial" w:hAnsi="Arial" w:cs="Arial"/>
        </w:rPr>
        <w:t>means</w:t>
      </w:r>
      <w:r>
        <w:rPr>
          <w:rFonts w:ascii="Arial" w:eastAsia="Arial" w:hAnsi="Arial" w:cs="Arial"/>
        </w:rPr>
        <w:t xml:space="preserve"> according to which </w:t>
      </w:r>
      <w:r w:rsidR="005430DC">
        <w:rPr>
          <w:rFonts w:ascii="Arial" w:eastAsia="Arial" w:hAnsi="Arial" w:cs="Arial"/>
        </w:rPr>
        <w:t>the</w:t>
      </w:r>
      <w:r>
        <w:rPr>
          <w:rFonts w:ascii="Arial" w:eastAsia="Arial" w:hAnsi="Arial" w:cs="Arial"/>
        </w:rPr>
        <w:t xml:space="preserve"> UE indicates “</w:t>
      </w:r>
      <w:r w:rsidRPr="00A27157">
        <w:rPr>
          <w:rFonts w:ascii="Arial" w:eastAsia="Arial" w:hAnsi="Arial" w:cs="Arial"/>
          <w:i/>
          <w:iCs/>
        </w:rPr>
        <w:t>noSIB1</w:t>
      </w:r>
      <w:r>
        <w:rPr>
          <w:rFonts w:ascii="Arial" w:eastAsia="Arial" w:hAnsi="Arial" w:cs="Arial"/>
        </w:rPr>
        <w:t>”</w:t>
      </w:r>
      <w:r w:rsidR="00351164">
        <w:rPr>
          <w:rFonts w:ascii="Arial" w:eastAsia="Arial" w:hAnsi="Arial" w:cs="Arial"/>
        </w:rPr>
        <w:t xml:space="preserve"> only</w:t>
      </w:r>
      <w:r>
        <w:rPr>
          <w:rFonts w:ascii="Arial" w:eastAsia="Arial" w:hAnsi="Arial" w:cs="Arial"/>
        </w:rPr>
        <w:t>, it may be challenging to distinguish the case of a faulty cell not having SIB1 from the case of a NES Cell that does not provide SIB1 at certain times intentionally. Furthermore, if the coexistence of on-demand SIB1 and ANR is not addressed, operators may need to m</w:t>
      </w:r>
      <w:r w:rsidRPr="00405F6A">
        <w:rPr>
          <w:rFonts w:ascii="Arial" w:eastAsia="Arial" w:hAnsi="Arial" w:cs="Arial"/>
        </w:rPr>
        <w:t>anually provision and mana</w:t>
      </w:r>
      <w:r>
        <w:rPr>
          <w:rFonts w:ascii="Arial" w:eastAsia="Arial" w:hAnsi="Arial" w:cs="Arial"/>
        </w:rPr>
        <w:t>ge</w:t>
      </w:r>
      <w:r w:rsidRPr="00405F6A">
        <w:rPr>
          <w:rFonts w:ascii="Arial" w:eastAsia="Arial" w:hAnsi="Arial" w:cs="Arial"/>
        </w:rPr>
        <w:t xml:space="preserve"> </w:t>
      </w:r>
      <w:r>
        <w:rPr>
          <w:rFonts w:ascii="Arial" w:eastAsia="Arial" w:hAnsi="Arial" w:cs="Arial"/>
        </w:rPr>
        <w:t>NES</w:t>
      </w:r>
      <w:r w:rsidRPr="00405F6A">
        <w:rPr>
          <w:rFonts w:ascii="Arial" w:eastAsia="Arial" w:hAnsi="Arial" w:cs="Arial"/>
        </w:rPr>
        <w:t xml:space="preserve"> cells</w:t>
      </w:r>
      <w:r>
        <w:rPr>
          <w:rFonts w:ascii="Arial" w:eastAsia="Arial" w:hAnsi="Arial" w:cs="Arial"/>
        </w:rPr>
        <w:t xml:space="preserve"> with on-demand SIB1 in the neighbour relation tables. Since this is not a practical and desirable solution, there is a need for new </w:t>
      </w:r>
      <w:r w:rsidR="006F7DF0">
        <w:rPr>
          <w:rFonts w:ascii="Arial" w:eastAsia="Arial" w:hAnsi="Arial" w:cs="Arial"/>
        </w:rPr>
        <w:t xml:space="preserve">means </w:t>
      </w:r>
      <w:r>
        <w:rPr>
          <w:rFonts w:ascii="Arial" w:eastAsia="Arial" w:hAnsi="Arial" w:cs="Arial"/>
        </w:rPr>
        <w:t xml:space="preserve">that would allow for a functional coexistence of on-demand SIB1 and ANR. </w:t>
      </w:r>
    </w:p>
    <w:p w14:paraId="7F4ABE1C" w14:textId="77777777" w:rsidR="00A52E15" w:rsidRDefault="00A52E15" w:rsidP="00A52E15">
      <w:pPr>
        <w:spacing w:after="0"/>
        <w:jc w:val="both"/>
        <w:rPr>
          <w:rFonts w:ascii="Arial" w:eastAsia="Arial" w:hAnsi="Arial" w:cs="Arial"/>
        </w:rPr>
      </w:pPr>
    </w:p>
    <w:p w14:paraId="281E8654" w14:textId="62C844B6" w:rsidR="005430DC" w:rsidRPr="00861DBD" w:rsidRDefault="00C27D49" w:rsidP="005430DC">
      <w:pPr>
        <w:pStyle w:val="Observation"/>
        <w:overflowPunct/>
        <w:autoSpaceDE/>
        <w:autoSpaceDN/>
        <w:adjustRightInd/>
        <w:spacing w:after="0"/>
        <w:ind w:left="1699" w:hanging="1699"/>
        <w:textAlignment w:val="auto"/>
        <w:rPr>
          <w:rFonts w:eastAsia="Arial" w:cs="Arial"/>
        </w:rPr>
      </w:pPr>
      <w:bookmarkStart w:id="20" w:name="_Toc181951196"/>
      <w:r>
        <w:rPr>
          <w:rFonts w:cs="Arial"/>
        </w:rPr>
        <w:t>If</w:t>
      </w:r>
      <w:r>
        <w:rPr>
          <w:rFonts w:eastAsia="Arial" w:cs="Arial"/>
        </w:rPr>
        <w:t xml:space="preserve"> a UE relies on legacy ANR </w:t>
      </w:r>
      <w:r w:rsidR="006F7DF0">
        <w:rPr>
          <w:rFonts w:eastAsia="Arial" w:cs="Arial"/>
        </w:rPr>
        <w:t>means</w:t>
      </w:r>
      <w:r w:rsidR="00B966E2">
        <w:rPr>
          <w:rFonts w:eastAsia="Arial" w:cs="Arial"/>
        </w:rPr>
        <w:t xml:space="preserve"> </w:t>
      </w:r>
      <w:r>
        <w:rPr>
          <w:rFonts w:eastAsia="Arial" w:cs="Arial"/>
        </w:rPr>
        <w:t>according to which the UE indicates “</w:t>
      </w:r>
      <w:r w:rsidRPr="00A27157">
        <w:rPr>
          <w:rFonts w:eastAsia="Arial" w:cs="Arial"/>
          <w:i/>
          <w:iCs/>
        </w:rPr>
        <w:t>noSIB1</w:t>
      </w:r>
      <w:r>
        <w:rPr>
          <w:rFonts w:eastAsia="Arial" w:cs="Arial"/>
        </w:rPr>
        <w:t>”</w:t>
      </w:r>
      <w:r w:rsidR="007A4767">
        <w:rPr>
          <w:rFonts w:eastAsia="Arial" w:cs="Arial"/>
        </w:rPr>
        <w:t xml:space="preserve"> only</w:t>
      </w:r>
      <w:r>
        <w:rPr>
          <w:rFonts w:eastAsia="Arial" w:cs="Arial"/>
        </w:rPr>
        <w:t>, it may be challenging to distinguish the case of a faulty cell not having SIB1 from the case of a NES Cell that does not provide SIB1 at certain times intentionally</w:t>
      </w:r>
      <w:r w:rsidR="00166E8C">
        <w:rPr>
          <w:rFonts w:eastAsia="Arial" w:cs="Arial"/>
        </w:rPr>
        <w:t>.</w:t>
      </w:r>
      <w:bookmarkEnd w:id="20"/>
    </w:p>
    <w:p w14:paraId="10874B1D" w14:textId="77777777" w:rsidR="005430DC" w:rsidRDefault="005430DC" w:rsidP="00A52E15">
      <w:pPr>
        <w:spacing w:after="0"/>
        <w:jc w:val="both"/>
        <w:rPr>
          <w:rFonts w:ascii="Arial" w:eastAsia="Arial" w:hAnsi="Arial" w:cs="Arial"/>
        </w:rPr>
      </w:pPr>
    </w:p>
    <w:p w14:paraId="716C36CC" w14:textId="77777777" w:rsidR="00A52E15" w:rsidRDefault="00A52E15" w:rsidP="00A52E15">
      <w:pPr>
        <w:spacing w:after="0"/>
        <w:jc w:val="both"/>
        <w:rPr>
          <w:rFonts w:ascii="Arial" w:eastAsia="Arial" w:hAnsi="Arial" w:cs="Arial"/>
        </w:rPr>
      </w:pPr>
    </w:p>
    <w:p w14:paraId="5F7F2F69" w14:textId="1923FB62" w:rsidR="00A52E15" w:rsidRDefault="00A52E15" w:rsidP="00A52E15">
      <w:pPr>
        <w:pStyle w:val="Proposal"/>
        <w:tabs>
          <w:tab w:val="clear" w:pos="1304"/>
        </w:tabs>
        <w:overflowPunct/>
        <w:autoSpaceDE/>
        <w:autoSpaceDN/>
        <w:adjustRightInd/>
        <w:spacing w:after="0"/>
        <w:ind w:left="1699" w:hanging="1699"/>
        <w:textAlignment w:val="auto"/>
      </w:pPr>
      <w:bookmarkStart w:id="21" w:name="_Toc181951207"/>
      <w:r>
        <w:rPr>
          <w:lang w:eastAsia="ja-JP"/>
        </w:rPr>
        <w:t>Discuss how to support a functional coexistence of on-demand SIB1 and ANR.</w:t>
      </w:r>
      <w:bookmarkEnd w:id="21"/>
      <w:r>
        <w:rPr>
          <w:lang w:eastAsia="ja-JP"/>
        </w:rPr>
        <w:t xml:space="preserve"> </w:t>
      </w:r>
    </w:p>
    <w:p w14:paraId="0AB0E656" w14:textId="77777777" w:rsidR="00A52E15" w:rsidRPr="00A52E15" w:rsidRDefault="00A52E15" w:rsidP="00A52E15"/>
    <w:p w14:paraId="2DAE7E88" w14:textId="44D44FC2" w:rsidR="004235A2" w:rsidRDefault="007A4767" w:rsidP="004235A2">
      <w:pPr>
        <w:spacing w:after="0"/>
        <w:jc w:val="both"/>
        <w:rPr>
          <w:rFonts w:ascii="Arial" w:eastAsia="Arial" w:hAnsi="Arial" w:cs="Arial"/>
        </w:rPr>
      </w:pPr>
      <w:r>
        <w:rPr>
          <w:rFonts w:ascii="Arial" w:eastAsia="Arial" w:hAnsi="Arial" w:cs="Arial"/>
        </w:rPr>
        <w:t>One</w:t>
      </w:r>
      <w:r w:rsidR="00166E8C">
        <w:rPr>
          <w:rFonts w:ascii="Arial" w:eastAsia="Arial" w:hAnsi="Arial" w:cs="Arial"/>
        </w:rPr>
        <w:t xml:space="preserve"> solution to support the coexistence of on-</w:t>
      </w:r>
      <w:r w:rsidR="00C17DAD">
        <w:rPr>
          <w:rFonts w:ascii="Arial" w:eastAsia="Arial" w:hAnsi="Arial" w:cs="Arial"/>
        </w:rPr>
        <w:t xml:space="preserve">demand SIB1 and ANR </w:t>
      </w:r>
      <w:r w:rsidR="00166E8C">
        <w:rPr>
          <w:rFonts w:ascii="Arial" w:eastAsia="Arial" w:hAnsi="Arial" w:cs="Arial"/>
        </w:rPr>
        <w:t xml:space="preserve">could be that the NW configures the UE whether CGI-Info is to be captured for NES </w:t>
      </w:r>
      <w:r>
        <w:rPr>
          <w:rFonts w:ascii="Arial" w:eastAsia="Arial" w:hAnsi="Arial" w:cs="Arial"/>
        </w:rPr>
        <w:t>C</w:t>
      </w:r>
      <w:r w:rsidR="00166E8C">
        <w:rPr>
          <w:rFonts w:ascii="Arial" w:eastAsia="Arial" w:hAnsi="Arial" w:cs="Arial"/>
        </w:rPr>
        <w:t>ells with on-demand SIB1</w:t>
      </w:r>
      <w:r w:rsidR="000B2C32">
        <w:rPr>
          <w:rFonts w:ascii="Arial" w:eastAsia="Arial" w:hAnsi="Arial" w:cs="Arial"/>
        </w:rPr>
        <w:t>.</w:t>
      </w:r>
      <w:r w:rsidR="00166E8C">
        <w:rPr>
          <w:rFonts w:ascii="Arial" w:eastAsia="Arial" w:hAnsi="Arial" w:cs="Arial"/>
        </w:rPr>
        <w:t xml:space="preserve"> Another solution could be that CGI-Info (or parts of it) of the NES cell is included in the UL WUS configuration such that the UE already knows or only needs to capture the UL WUS configuration and hence avoids asking for SIB1 for the sake of ANR.</w:t>
      </w:r>
      <w:r w:rsidR="00C81EA2">
        <w:rPr>
          <w:rFonts w:ascii="Arial" w:eastAsia="Arial" w:hAnsi="Arial" w:cs="Arial"/>
        </w:rPr>
        <w:t xml:space="preserve"> </w:t>
      </w:r>
      <w:r w:rsidR="0008453E">
        <w:rPr>
          <w:rFonts w:ascii="Arial" w:eastAsia="Arial" w:hAnsi="Arial" w:cs="Arial"/>
        </w:rPr>
        <w:t xml:space="preserve">The later may be possible if the UE </w:t>
      </w:r>
      <w:r>
        <w:rPr>
          <w:rFonts w:ascii="Arial" w:eastAsia="Arial" w:hAnsi="Arial" w:cs="Arial"/>
        </w:rPr>
        <w:t>can obtain</w:t>
      </w:r>
      <w:r w:rsidR="0008453E">
        <w:rPr>
          <w:rFonts w:ascii="Arial" w:eastAsia="Arial" w:hAnsi="Arial" w:cs="Arial"/>
        </w:rPr>
        <w:t xml:space="preserve"> the UL WUS configuration</w:t>
      </w:r>
      <w:r w:rsidR="00624DDD">
        <w:rPr>
          <w:rFonts w:ascii="Arial" w:eastAsia="Arial" w:hAnsi="Arial" w:cs="Arial"/>
        </w:rPr>
        <w:t>. I</w:t>
      </w:r>
      <w:r w:rsidR="00CA12BC">
        <w:rPr>
          <w:rFonts w:ascii="Arial" w:eastAsia="Arial" w:hAnsi="Arial" w:cs="Arial"/>
        </w:rPr>
        <w:t>n the following</w:t>
      </w:r>
      <w:r w:rsidR="00624DDD">
        <w:rPr>
          <w:rFonts w:ascii="Arial" w:eastAsia="Arial" w:hAnsi="Arial" w:cs="Arial"/>
        </w:rPr>
        <w:t>,</w:t>
      </w:r>
      <w:r w:rsidR="00CA12BC">
        <w:rPr>
          <w:rFonts w:ascii="Arial" w:eastAsia="Arial" w:hAnsi="Arial" w:cs="Arial"/>
        </w:rPr>
        <w:t xml:space="preserve"> we</w:t>
      </w:r>
      <w:r w:rsidR="005A4048">
        <w:rPr>
          <w:rFonts w:ascii="Arial" w:eastAsia="Arial" w:hAnsi="Arial" w:cs="Arial"/>
        </w:rPr>
        <w:t xml:space="preserve"> discuss </w:t>
      </w:r>
      <w:r w:rsidR="000B2C32">
        <w:rPr>
          <w:rFonts w:ascii="Arial" w:eastAsia="Arial" w:hAnsi="Arial" w:cs="Arial"/>
        </w:rPr>
        <w:t xml:space="preserve">how to address the problem if the </w:t>
      </w:r>
      <w:r w:rsidR="0084259F">
        <w:rPr>
          <w:rFonts w:ascii="Arial" w:eastAsia="Arial" w:hAnsi="Arial" w:cs="Arial"/>
        </w:rPr>
        <w:t xml:space="preserve">UE finds a NES Cell, but it </w:t>
      </w:r>
      <w:r>
        <w:rPr>
          <w:rFonts w:ascii="Arial" w:eastAsia="Arial" w:hAnsi="Arial" w:cs="Arial"/>
        </w:rPr>
        <w:t>cannot obtain</w:t>
      </w:r>
      <w:r w:rsidR="00F818F1">
        <w:rPr>
          <w:rFonts w:ascii="Arial" w:eastAsia="Arial" w:hAnsi="Arial" w:cs="Arial"/>
        </w:rPr>
        <w:t xml:space="preserve"> the UL WUS configuration for the NES Cell.</w:t>
      </w:r>
      <w:r w:rsidR="00DF1967">
        <w:rPr>
          <w:rFonts w:ascii="Arial" w:eastAsia="Arial" w:hAnsi="Arial" w:cs="Arial"/>
        </w:rPr>
        <w:t xml:space="preserve"> </w:t>
      </w:r>
      <w:r w:rsidR="00E2182C">
        <w:rPr>
          <w:rFonts w:ascii="Arial" w:eastAsia="Arial" w:hAnsi="Arial" w:cs="Arial"/>
        </w:rPr>
        <w:t>We refer to this problem as the</w:t>
      </w:r>
      <w:r w:rsidR="00AC4D84">
        <w:rPr>
          <w:rFonts w:ascii="Arial" w:eastAsia="Arial" w:hAnsi="Arial" w:cs="Arial"/>
        </w:rPr>
        <w:t xml:space="preserve"> problem of a missing UL WUS.</w:t>
      </w:r>
    </w:p>
    <w:p w14:paraId="55B45143" w14:textId="77777777" w:rsidR="00F818F1" w:rsidRDefault="00F818F1" w:rsidP="004235A2">
      <w:pPr>
        <w:spacing w:after="0"/>
        <w:jc w:val="both"/>
        <w:rPr>
          <w:rFonts w:ascii="Arial" w:hAnsi="Arial" w:cs="Arial"/>
        </w:rPr>
      </w:pPr>
    </w:p>
    <w:p w14:paraId="4F945F2A" w14:textId="074C7879" w:rsidR="00A52E15" w:rsidRDefault="00A52E15" w:rsidP="002E30DE">
      <w:pPr>
        <w:keepNext/>
        <w:jc w:val="both"/>
      </w:pPr>
      <w:r w:rsidRPr="001D3BE8">
        <w:rPr>
          <w:rFonts w:ascii="Arial" w:hAnsi="Arial" w:cs="Arial"/>
        </w:rPr>
        <w:t xml:space="preserve">The problem of a missing UL WUS configuration is illustrated in </w:t>
      </w:r>
      <w:r w:rsidR="003A3DD5" w:rsidRPr="001D3BE8">
        <w:rPr>
          <w:rFonts w:ascii="Arial" w:hAnsi="Arial" w:cs="Arial"/>
        </w:rPr>
        <w:fldChar w:fldCharType="begin"/>
      </w:r>
      <w:r w:rsidR="003A3DD5" w:rsidRPr="001D3BE8">
        <w:rPr>
          <w:rFonts w:ascii="Arial" w:hAnsi="Arial" w:cs="Arial"/>
        </w:rPr>
        <w:instrText xml:space="preserve"> REF _Ref178715758 \h </w:instrText>
      </w:r>
      <w:r w:rsidR="003A3DD5">
        <w:rPr>
          <w:rFonts w:ascii="Arial" w:hAnsi="Arial" w:cs="Arial"/>
        </w:rPr>
        <w:instrText xml:space="preserve"> \* MERGEFORMAT </w:instrText>
      </w:r>
      <w:r w:rsidR="003A3DD5" w:rsidRPr="001D3BE8">
        <w:rPr>
          <w:rFonts w:ascii="Arial" w:hAnsi="Arial" w:cs="Arial"/>
        </w:rPr>
      </w:r>
      <w:r w:rsidR="003A3DD5" w:rsidRPr="001D3BE8">
        <w:rPr>
          <w:rFonts w:ascii="Arial" w:hAnsi="Arial" w:cs="Arial"/>
        </w:rPr>
        <w:fldChar w:fldCharType="separate"/>
      </w:r>
      <w:r w:rsidR="003A3DD5" w:rsidRPr="001D3BE8">
        <w:rPr>
          <w:rFonts w:ascii="Arial" w:hAnsi="Arial" w:cs="Arial"/>
          <w:b/>
          <w:bCs/>
        </w:rPr>
        <w:t>Figure 1</w:t>
      </w:r>
      <w:r w:rsidR="003A3DD5" w:rsidRPr="001D3BE8">
        <w:rPr>
          <w:rFonts w:ascii="Arial" w:hAnsi="Arial" w:cs="Arial"/>
        </w:rPr>
        <w:fldChar w:fldCharType="end"/>
      </w:r>
      <w:r w:rsidRPr="001D3BE8">
        <w:rPr>
          <w:rFonts w:ascii="Arial" w:hAnsi="Arial" w:cs="Arial"/>
        </w:rPr>
        <w:t xml:space="preserve">, and it occurs in a scenario where a part of the coverage area of the NES Cell is not covered by a Cell A, but it is covered by another cell, here denoted Cell X. </w:t>
      </w:r>
      <w:r w:rsidR="006B6634">
        <w:rPr>
          <w:rFonts w:ascii="Arial" w:hAnsi="Arial" w:cs="Arial"/>
        </w:rPr>
        <w:t>The</w:t>
      </w:r>
      <w:r>
        <w:rPr>
          <w:rFonts w:ascii="Arial" w:hAnsi="Arial" w:cs="Arial"/>
        </w:rPr>
        <w:t xml:space="preserve"> scenario depicted in </w:t>
      </w:r>
      <w:r w:rsidRPr="001D3BE8">
        <w:rPr>
          <w:rFonts w:ascii="Arial" w:hAnsi="Arial" w:cs="Arial"/>
        </w:rPr>
        <w:fldChar w:fldCharType="begin"/>
      </w:r>
      <w:r w:rsidRPr="001D3BE8">
        <w:rPr>
          <w:rFonts w:ascii="Arial" w:hAnsi="Arial" w:cs="Arial"/>
        </w:rPr>
        <w:instrText xml:space="preserve"> REF _Ref178715758 \h </w:instrText>
      </w:r>
      <w:r>
        <w:rPr>
          <w:rFonts w:ascii="Arial" w:hAnsi="Arial" w:cs="Arial"/>
        </w:rPr>
        <w:instrText xml:space="preserve"> \* MERGEFORMAT </w:instrText>
      </w:r>
      <w:r w:rsidRPr="001D3BE8">
        <w:rPr>
          <w:rFonts w:ascii="Arial" w:hAnsi="Arial" w:cs="Arial"/>
        </w:rPr>
      </w:r>
      <w:r w:rsidRPr="001D3BE8">
        <w:rPr>
          <w:rFonts w:ascii="Arial" w:hAnsi="Arial" w:cs="Arial"/>
        </w:rPr>
        <w:fldChar w:fldCharType="separate"/>
      </w:r>
      <w:r w:rsidRPr="001D3BE8">
        <w:rPr>
          <w:rFonts w:ascii="Arial" w:hAnsi="Arial" w:cs="Arial"/>
          <w:b/>
          <w:bCs/>
        </w:rPr>
        <w:t>Figure 1</w:t>
      </w:r>
      <w:r w:rsidRPr="001D3BE8">
        <w:rPr>
          <w:rFonts w:ascii="Arial" w:hAnsi="Arial" w:cs="Arial"/>
        </w:rPr>
        <w:fldChar w:fldCharType="end"/>
      </w:r>
      <w:r>
        <w:rPr>
          <w:rFonts w:ascii="Arial" w:hAnsi="Arial" w:cs="Arial"/>
        </w:rPr>
        <w:t xml:space="preserve"> can occur i</w:t>
      </w:r>
      <w:r w:rsidRPr="0061683D">
        <w:rPr>
          <w:rFonts w:ascii="Arial" w:hAnsi="Arial" w:cs="Arial"/>
        </w:rPr>
        <w:t>n reality</w:t>
      </w:r>
      <w:r>
        <w:rPr>
          <w:rFonts w:ascii="Arial" w:hAnsi="Arial" w:cs="Arial"/>
        </w:rPr>
        <w:t xml:space="preserve"> for various reasons. For example, if </w:t>
      </w:r>
      <w:r w:rsidRPr="0061683D">
        <w:rPr>
          <w:rFonts w:ascii="Arial" w:hAnsi="Arial" w:cs="Arial"/>
        </w:rPr>
        <w:t>the coverage area of a cell has a very irregular shape</w:t>
      </w:r>
      <w:r>
        <w:rPr>
          <w:rFonts w:ascii="Arial" w:hAnsi="Arial" w:cs="Arial"/>
        </w:rPr>
        <w:t xml:space="preserve"> which is typical </w:t>
      </w:r>
      <w:r w:rsidRPr="0061683D">
        <w:rPr>
          <w:rFonts w:ascii="Arial" w:hAnsi="Arial" w:cs="Arial"/>
        </w:rPr>
        <w:t>e.g., in cities, due to various obstructions</w:t>
      </w:r>
      <w:r>
        <w:rPr>
          <w:rFonts w:ascii="Arial" w:hAnsi="Arial" w:cs="Arial"/>
        </w:rPr>
        <w:t xml:space="preserve"> or if</w:t>
      </w:r>
      <w:r w:rsidRPr="0061683D">
        <w:rPr>
          <w:rFonts w:ascii="Arial" w:hAnsi="Arial" w:cs="Arial"/>
        </w:rPr>
        <w:t xml:space="preserve"> the coverage area of a cell change</w:t>
      </w:r>
      <w:r>
        <w:rPr>
          <w:rFonts w:ascii="Arial" w:hAnsi="Arial" w:cs="Arial"/>
        </w:rPr>
        <w:t>s</w:t>
      </w:r>
      <w:r w:rsidRPr="0061683D">
        <w:rPr>
          <w:rFonts w:ascii="Arial" w:hAnsi="Arial" w:cs="Arial"/>
        </w:rPr>
        <w:t xml:space="preserve"> over time, e.g., due to Coverage and Capacity Optimization (CCO). </w:t>
      </w:r>
      <w:r w:rsidRPr="001D3BE8">
        <w:rPr>
          <w:rFonts w:ascii="Arial" w:hAnsi="Arial" w:cs="Arial"/>
        </w:rPr>
        <w:t xml:space="preserve">In </w:t>
      </w:r>
      <w:r>
        <w:rPr>
          <w:rFonts w:ascii="Arial" w:hAnsi="Arial" w:cs="Arial"/>
        </w:rPr>
        <w:t>these</w:t>
      </w:r>
      <w:r w:rsidRPr="001D3BE8">
        <w:rPr>
          <w:rFonts w:ascii="Arial" w:hAnsi="Arial" w:cs="Arial"/>
        </w:rPr>
        <w:t xml:space="preserve"> case</w:t>
      </w:r>
      <w:r>
        <w:rPr>
          <w:rFonts w:ascii="Arial" w:hAnsi="Arial" w:cs="Arial"/>
        </w:rPr>
        <w:t>s</w:t>
      </w:r>
      <w:r w:rsidRPr="001D3BE8">
        <w:rPr>
          <w:rFonts w:ascii="Arial" w:hAnsi="Arial" w:cs="Arial"/>
        </w:rPr>
        <w:t>, the UE can find the NES Cell, but it cannot find (any) Cell A</w:t>
      </w:r>
      <w:r w:rsidR="000F20BC">
        <w:rPr>
          <w:rFonts w:ascii="Arial" w:hAnsi="Arial" w:cs="Arial"/>
        </w:rPr>
        <w:t xml:space="preserve"> (i.e., </w:t>
      </w:r>
      <w:r w:rsidRPr="001D3BE8">
        <w:rPr>
          <w:rFonts w:ascii="Arial" w:hAnsi="Arial" w:cs="Arial"/>
        </w:rPr>
        <w:t>the UE cannot camp on the NES Cel</w:t>
      </w:r>
      <w:r w:rsidR="002E30DE">
        <w:rPr>
          <w:rFonts w:ascii="Arial" w:hAnsi="Arial" w:cs="Arial"/>
        </w:rPr>
        <w:t>l</w:t>
      </w:r>
      <w:r w:rsidR="000F20BC">
        <w:rPr>
          <w:rFonts w:ascii="Arial" w:hAnsi="Arial" w:cs="Arial"/>
        </w:rPr>
        <w:t>)</w:t>
      </w:r>
      <w:r w:rsidR="002E30DE">
        <w:rPr>
          <w:rFonts w:ascii="Arial" w:hAnsi="Arial" w:cs="Arial"/>
        </w:rPr>
        <w:t xml:space="preserve">. </w:t>
      </w:r>
      <w:r w:rsidR="000F20BC">
        <w:rPr>
          <w:rFonts w:ascii="Arial" w:hAnsi="Arial" w:cs="Arial"/>
        </w:rPr>
        <w:t>Therefore</w:t>
      </w:r>
      <w:r w:rsidR="002E30DE">
        <w:rPr>
          <w:rFonts w:ascii="Arial" w:hAnsi="Arial" w:cs="Arial"/>
        </w:rPr>
        <w:t xml:space="preserve">, the problem of a missing UL WUS configuration may lead to </w:t>
      </w:r>
      <w:r w:rsidR="00113337">
        <w:rPr>
          <w:rFonts w:ascii="Arial" w:hAnsi="Arial" w:cs="Arial"/>
        </w:rPr>
        <w:t xml:space="preserve">additional issues in the </w:t>
      </w:r>
      <w:r w:rsidR="00113337">
        <w:rPr>
          <w:rFonts w:ascii="Arial" w:hAnsi="Arial" w:cs="Arial"/>
        </w:rPr>
        <w:lastRenderedPageBreak/>
        <w:t>context of the coexistence of on-demand SIB1 and ANR</w:t>
      </w:r>
      <w:r w:rsidR="002E30DE">
        <w:rPr>
          <w:rFonts w:ascii="Arial" w:hAnsi="Arial" w:cs="Arial"/>
        </w:rPr>
        <w:t>.</w:t>
      </w:r>
      <w:r>
        <w:rPr>
          <w:color w:val="000000"/>
          <w:shd w:val="clear" w:color="auto" w:fill="FFFFFF"/>
        </w:rPr>
        <w:br/>
      </w:r>
      <w:r w:rsidR="00355B61">
        <w:rPr>
          <w:noProof/>
        </w:rPr>
        <w:drawing>
          <wp:inline distT="0" distB="0" distL="0" distR="0" wp14:anchorId="12C91675" wp14:editId="3723711E">
            <wp:extent cx="6120765" cy="1919605"/>
            <wp:effectExtent l="0" t="0" r="0" b="4445"/>
            <wp:docPr id="1190067505" name="Picture 2" descr="A diagram of a cell phone conne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0067505" name="Picture 2" descr="A diagram of a cell phone connection&#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6120765" cy="1919605"/>
                    </a:xfrm>
                    <a:prstGeom prst="rect">
                      <a:avLst/>
                    </a:prstGeom>
                  </pic:spPr>
                </pic:pic>
              </a:graphicData>
            </a:graphic>
          </wp:inline>
        </w:drawing>
      </w:r>
    </w:p>
    <w:p w14:paraId="0A13B7AF" w14:textId="2B727C3C" w:rsidR="00A52E15" w:rsidRPr="00EF12C2" w:rsidRDefault="00A52E15" w:rsidP="00A52E15">
      <w:pPr>
        <w:pStyle w:val="Caption"/>
        <w:rPr>
          <w:rFonts w:ascii="Arial" w:hAnsi="Arial" w:cs="Arial"/>
          <w:lang w:val="en-US"/>
        </w:rPr>
      </w:pPr>
      <w:r w:rsidRPr="00EF12C2">
        <w:rPr>
          <w:rFonts w:ascii="Arial" w:hAnsi="Arial" w:cs="Arial"/>
        </w:rPr>
        <w:t xml:space="preserve">Figure </w:t>
      </w:r>
      <w:r w:rsidRPr="00EF12C2">
        <w:rPr>
          <w:rFonts w:ascii="Arial" w:hAnsi="Arial" w:cs="Arial"/>
        </w:rPr>
        <w:fldChar w:fldCharType="begin"/>
      </w:r>
      <w:r w:rsidRPr="00EF12C2">
        <w:rPr>
          <w:rFonts w:ascii="Arial" w:hAnsi="Arial" w:cs="Arial"/>
        </w:rPr>
        <w:instrText xml:space="preserve"> SEQ Figure \* ARABIC </w:instrText>
      </w:r>
      <w:r w:rsidRPr="00EF12C2">
        <w:rPr>
          <w:rFonts w:ascii="Arial" w:hAnsi="Arial" w:cs="Arial"/>
        </w:rPr>
        <w:fldChar w:fldCharType="separate"/>
      </w:r>
      <w:r w:rsidRPr="00EF12C2">
        <w:rPr>
          <w:rFonts w:ascii="Arial" w:hAnsi="Arial" w:cs="Arial"/>
          <w:noProof/>
        </w:rPr>
        <w:t>1</w:t>
      </w:r>
      <w:r w:rsidRPr="00EF12C2">
        <w:rPr>
          <w:rFonts w:ascii="Arial" w:hAnsi="Arial" w:cs="Arial"/>
        </w:rPr>
        <w:fldChar w:fldCharType="end"/>
      </w:r>
      <w:r w:rsidRPr="00EF12C2">
        <w:rPr>
          <w:rFonts w:ascii="Arial" w:hAnsi="Arial" w:cs="Arial"/>
          <w:lang w:val="en-US"/>
        </w:rPr>
        <w:t xml:space="preserve">: An example of </w:t>
      </w:r>
      <w:r w:rsidR="00CF2296">
        <w:rPr>
          <w:rFonts w:ascii="Arial" w:hAnsi="Arial" w:cs="Arial"/>
          <w:lang w:val="en-US"/>
        </w:rPr>
        <w:t>the scenario in which the missing UL WUS configuration problem occurs.</w:t>
      </w:r>
    </w:p>
    <w:p w14:paraId="317A7DDB" w14:textId="77777777" w:rsidR="00A52E15" w:rsidRPr="001D3BE8" w:rsidRDefault="00A52E15" w:rsidP="00A52E15">
      <w:pPr>
        <w:pStyle w:val="Observation"/>
        <w:numPr>
          <w:ilvl w:val="0"/>
          <w:numId w:val="0"/>
        </w:numPr>
        <w:overflowPunct/>
        <w:autoSpaceDE/>
        <w:autoSpaceDN/>
        <w:adjustRightInd/>
        <w:spacing w:after="0"/>
        <w:ind w:left="1699"/>
        <w:textAlignment w:val="auto"/>
        <w:rPr>
          <w:rFonts w:eastAsia="Arial" w:cs="Arial"/>
        </w:rPr>
      </w:pPr>
    </w:p>
    <w:p w14:paraId="433B06C3" w14:textId="247ABD65" w:rsidR="00A52E15" w:rsidRPr="00BF678B" w:rsidRDefault="00A52E15" w:rsidP="00A52E15">
      <w:pPr>
        <w:pStyle w:val="Observation"/>
        <w:overflowPunct/>
        <w:autoSpaceDE/>
        <w:autoSpaceDN/>
        <w:adjustRightInd/>
        <w:spacing w:after="0"/>
        <w:ind w:left="1699" w:hanging="1699"/>
        <w:textAlignment w:val="auto"/>
        <w:rPr>
          <w:rStyle w:val="eop"/>
          <w:rFonts w:eastAsia="Arial" w:cs="Arial"/>
        </w:rPr>
      </w:pPr>
      <w:bookmarkStart w:id="22" w:name="_Toc181951197"/>
      <w:r w:rsidRPr="00BF678B">
        <w:rPr>
          <w:rStyle w:val="eop"/>
          <w:color w:val="000000"/>
          <w:shd w:val="clear" w:color="auto" w:fill="FFFFFF"/>
        </w:rPr>
        <w:t xml:space="preserve">The coverage area of a Cell A (or NES Cell) can have </w:t>
      </w:r>
      <w:r>
        <w:rPr>
          <w:rStyle w:val="eop"/>
          <w:color w:val="000000"/>
          <w:shd w:val="clear" w:color="auto" w:fill="FFFFFF"/>
        </w:rPr>
        <w:t xml:space="preserve">an </w:t>
      </w:r>
      <w:r w:rsidRPr="00BF678B">
        <w:rPr>
          <w:rStyle w:val="eop"/>
          <w:color w:val="000000"/>
          <w:shd w:val="clear" w:color="auto" w:fill="FFFFFF"/>
        </w:rPr>
        <w:t>irregular shape (e.g., in cities due to various obstructions) and/or can change over time (e.g., due to performing CCO)</w:t>
      </w:r>
      <w:r>
        <w:rPr>
          <w:rStyle w:val="eop"/>
          <w:color w:val="000000"/>
          <w:shd w:val="clear" w:color="auto" w:fill="FFFFFF"/>
        </w:rPr>
        <w:t xml:space="preserve">, and thus </w:t>
      </w:r>
      <w:r w:rsidRPr="000F3803">
        <w:rPr>
          <w:rStyle w:val="eop"/>
          <w:color w:val="000000"/>
          <w:shd w:val="clear" w:color="auto" w:fill="FFFFFF"/>
        </w:rPr>
        <w:t>the coverage overlap of Cell A and a NES Cell can also vary.</w:t>
      </w:r>
      <w:bookmarkEnd w:id="22"/>
    </w:p>
    <w:p w14:paraId="4A7F3643" w14:textId="77777777" w:rsidR="00A52E15" w:rsidRPr="00D95977" w:rsidRDefault="00A52E15" w:rsidP="00A52E15">
      <w:pPr>
        <w:pStyle w:val="Observation"/>
        <w:numPr>
          <w:ilvl w:val="0"/>
          <w:numId w:val="0"/>
        </w:numPr>
        <w:overflowPunct/>
        <w:autoSpaceDE/>
        <w:autoSpaceDN/>
        <w:adjustRightInd/>
        <w:spacing w:after="0"/>
        <w:ind w:left="1699"/>
        <w:textAlignment w:val="auto"/>
        <w:rPr>
          <w:rStyle w:val="eop"/>
          <w:rFonts w:eastAsia="Arial" w:cs="Arial"/>
        </w:rPr>
      </w:pPr>
    </w:p>
    <w:p w14:paraId="0D5196DD" w14:textId="22F8B685" w:rsidR="00A52E15" w:rsidRPr="00884884" w:rsidRDefault="00535C88" w:rsidP="00A52E15">
      <w:pPr>
        <w:pStyle w:val="Observation"/>
        <w:overflowPunct/>
        <w:autoSpaceDE/>
        <w:autoSpaceDN/>
        <w:adjustRightInd/>
        <w:spacing w:after="0"/>
        <w:ind w:left="1699" w:hanging="1699"/>
        <w:textAlignment w:val="auto"/>
        <w:rPr>
          <w:rFonts w:eastAsia="Arial" w:cs="Arial"/>
        </w:rPr>
      </w:pPr>
      <w:bookmarkStart w:id="23" w:name="_Toc181951198"/>
      <w:r>
        <w:rPr>
          <w:rFonts w:cs="Arial"/>
        </w:rPr>
        <w:t>Additional issues in the context of t</w:t>
      </w:r>
      <w:r w:rsidR="00CF2296">
        <w:rPr>
          <w:rFonts w:cs="Arial"/>
        </w:rPr>
        <w:t xml:space="preserve">he coexistence of on-demand SIB1 and ANR </w:t>
      </w:r>
      <w:r>
        <w:rPr>
          <w:rFonts w:cs="Arial"/>
        </w:rPr>
        <w:t xml:space="preserve">can occurs </w:t>
      </w:r>
      <w:r w:rsidR="00BC159C">
        <w:rPr>
          <w:rFonts w:eastAsia="Arial" w:cs="Arial"/>
        </w:rPr>
        <w:t>if the UE finds a NES Cell, but it cannot obtain the UL WUS configuration for the NES Cell.</w:t>
      </w:r>
      <w:bookmarkEnd w:id="23"/>
    </w:p>
    <w:p w14:paraId="0E154CB1" w14:textId="77777777" w:rsidR="00A52E15" w:rsidRDefault="00A52E15" w:rsidP="00A52E15">
      <w:pPr>
        <w:pStyle w:val="Observation"/>
        <w:numPr>
          <w:ilvl w:val="0"/>
          <w:numId w:val="0"/>
        </w:numPr>
        <w:overflowPunct/>
        <w:autoSpaceDE/>
        <w:autoSpaceDN/>
        <w:adjustRightInd/>
        <w:spacing w:after="0"/>
        <w:ind w:left="360" w:hanging="360"/>
        <w:textAlignment w:val="auto"/>
        <w:rPr>
          <w:rFonts w:cs="Arial"/>
        </w:rPr>
      </w:pPr>
    </w:p>
    <w:p w14:paraId="7BE10EFB" w14:textId="3F77C02B" w:rsidR="00566768" w:rsidRDefault="00FA60D6" w:rsidP="00276858">
      <w:pPr>
        <w:jc w:val="both"/>
        <w:rPr>
          <w:rFonts w:ascii="Arial" w:hAnsi="Arial" w:cs="Arial"/>
          <w:lang w:eastAsia="zh-CN"/>
        </w:rPr>
      </w:pPr>
      <w:r>
        <w:rPr>
          <w:rFonts w:ascii="Arial" w:hAnsi="Arial" w:cs="Arial"/>
          <w:lang w:eastAsia="zh-CN"/>
        </w:rPr>
        <w:t>The above observations imply that</w:t>
      </w:r>
      <w:r w:rsidR="006E0BE1">
        <w:rPr>
          <w:rFonts w:ascii="Arial" w:hAnsi="Arial" w:cs="Arial"/>
          <w:lang w:eastAsia="zh-CN"/>
        </w:rPr>
        <w:t xml:space="preserve"> there is a need t</w:t>
      </w:r>
      <w:r w:rsidR="00A52E15" w:rsidRPr="00130BF9">
        <w:rPr>
          <w:rFonts w:ascii="Arial" w:hAnsi="Arial" w:cs="Arial"/>
          <w:lang w:eastAsia="zh-CN"/>
        </w:rPr>
        <w:t xml:space="preserve">o support the detection of problems with </w:t>
      </w:r>
      <w:r w:rsidR="00A52E15">
        <w:rPr>
          <w:rFonts w:ascii="Arial" w:hAnsi="Arial" w:cs="Arial"/>
          <w:lang w:eastAsia="zh-CN"/>
        </w:rPr>
        <w:t xml:space="preserve">missing UL WUS configuration and other similar problems with </w:t>
      </w:r>
      <w:r w:rsidR="00A52E15" w:rsidRPr="00130BF9">
        <w:rPr>
          <w:rFonts w:ascii="Arial" w:hAnsi="Arial" w:cs="Arial"/>
          <w:lang w:eastAsia="zh-CN"/>
        </w:rPr>
        <w:t>on-demand SIB1 provisioning</w:t>
      </w:r>
      <w:r w:rsidR="006E0BE1">
        <w:rPr>
          <w:rFonts w:ascii="Arial" w:hAnsi="Arial" w:cs="Arial"/>
          <w:lang w:eastAsia="zh-CN"/>
        </w:rPr>
        <w:t>. On the one hand</w:t>
      </w:r>
      <w:r w:rsidR="00B32CEC">
        <w:rPr>
          <w:rFonts w:ascii="Arial" w:hAnsi="Arial" w:cs="Arial"/>
          <w:lang w:eastAsia="zh-CN"/>
        </w:rPr>
        <w:t>, there</w:t>
      </w:r>
      <w:r w:rsidR="00276858">
        <w:rPr>
          <w:rFonts w:ascii="Arial" w:hAnsi="Arial" w:cs="Arial"/>
          <w:lang w:eastAsia="zh-CN"/>
        </w:rPr>
        <w:t xml:space="preserve"> is a need to support the means that would allow the </w:t>
      </w:r>
      <w:r w:rsidR="00276858" w:rsidRPr="00E95F7B">
        <w:rPr>
          <w:rFonts w:ascii="Arial" w:hAnsi="Arial" w:cs="Arial"/>
          <w:lang w:eastAsia="zh-CN"/>
        </w:rPr>
        <w:t xml:space="preserve">NES Cell </w:t>
      </w:r>
      <w:r w:rsidR="00276858">
        <w:rPr>
          <w:rFonts w:ascii="Arial" w:hAnsi="Arial" w:cs="Arial"/>
          <w:lang w:eastAsia="zh-CN"/>
        </w:rPr>
        <w:t>to identify</w:t>
      </w:r>
      <w:r w:rsidR="00276858" w:rsidRPr="00E95F7B">
        <w:rPr>
          <w:rFonts w:ascii="Arial" w:hAnsi="Arial" w:cs="Arial"/>
          <w:lang w:eastAsia="zh-CN"/>
        </w:rPr>
        <w:t xml:space="preserve"> itself as a NES </w:t>
      </w:r>
      <w:r>
        <w:rPr>
          <w:rFonts w:ascii="Arial" w:hAnsi="Arial" w:cs="Arial"/>
          <w:lang w:eastAsia="zh-CN"/>
        </w:rPr>
        <w:t>C</w:t>
      </w:r>
      <w:r w:rsidR="00276858" w:rsidRPr="00E95F7B">
        <w:rPr>
          <w:rFonts w:ascii="Arial" w:hAnsi="Arial" w:cs="Arial"/>
          <w:lang w:eastAsia="zh-CN"/>
        </w:rPr>
        <w:t>ell without having to rely on a Cell A</w:t>
      </w:r>
      <w:r w:rsidR="00110EE4">
        <w:rPr>
          <w:rFonts w:ascii="Arial" w:hAnsi="Arial" w:cs="Arial"/>
          <w:lang w:eastAsia="zh-CN"/>
        </w:rPr>
        <w:t>.</w:t>
      </w:r>
      <w:r w:rsidR="00CF726F">
        <w:rPr>
          <w:rFonts w:ascii="Arial" w:hAnsi="Arial" w:cs="Arial"/>
          <w:lang w:eastAsia="zh-CN"/>
        </w:rPr>
        <w:t xml:space="preserve"> </w:t>
      </w:r>
      <w:r w:rsidR="00A96461">
        <w:rPr>
          <w:rFonts w:ascii="Arial" w:hAnsi="Arial" w:cs="Arial"/>
          <w:lang w:eastAsia="zh-CN"/>
        </w:rPr>
        <w:t>F</w:t>
      </w:r>
      <w:r w:rsidR="00644A7D">
        <w:rPr>
          <w:rFonts w:ascii="Arial" w:hAnsi="Arial" w:cs="Arial"/>
          <w:lang w:eastAsia="zh-CN"/>
        </w:rPr>
        <w:t>or example, the means that would allow</w:t>
      </w:r>
      <w:r w:rsidR="00110EE4" w:rsidRPr="00130BF9">
        <w:rPr>
          <w:rFonts w:ascii="Arial" w:hAnsi="Arial" w:cs="Arial"/>
          <w:lang w:eastAsia="zh-CN"/>
        </w:rPr>
        <w:t xml:space="preserve"> a UE </w:t>
      </w:r>
      <w:r w:rsidR="00644A7D">
        <w:rPr>
          <w:rFonts w:ascii="Arial" w:hAnsi="Arial" w:cs="Arial"/>
          <w:lang w:eastAsia="zh-CN"/>
        </w:rPr>
        <w:t>to</w:t>
      </w:r>
      <w:r w:rsidR="00110EE4" w:rsidRPr="00130BF9">
        <w:rPr>
          <w:rFonts w:ascii="Arial" w:hAnsi="Arial" w:cs="Arial"/>
          <w:lang w:eastAsia="zh-CN"/>
        </w:rPr>
        <w:t xml:space="preserve"> detect that a cell is a NES Cell (i.e., </w:t>
      </w:r>
      <w:r w:rsidR="00110EE4">
        <w:rPr>
          <w:rFonts w:ascii="Arial" w:hAnsi="Arial" w:cs="Arial"/>
          <w:lang w:eastAsia="zh-CN"/>
        </w:rPr>
        <w:t xml:space="preserve">that </w:t>
      </w:r>
      <w:r w:rsidR="00110EE4" w:rsidRPr="00130BF9">
        <w:rPr>
          <w:rFonts w:ascii="Arial" w:hAnsi="Arial" w:cs="Arial"/>
          <w:lang w:eastAsia="zh-CN"/>
        </w:rPr>
        <w:t>is using on-demand SIB1 transmission) from the SSB/MIB of the cell itself.</w:t>
      </w:r>
      <w:r w:rsidR="00644A7D">
        <w:rPr>
          <w:rFonts w:ascii="Arial" w:hAnsi="Arial" w:cs="Arial"/>
          <w:lang w:eastAsia="zh-CN"/>
        </w:rPr>
        <w:t xml:space="preserve"> </w:t>
      </w:r>
      <w:r w:rsidR="006E0BE1">
        <w:rPr>
          <w:rFonts w:ascii="Arial" w:hAnsi="Arial" w:cs="Arial"/>
          <w:lang w:eastAsia="zh-CN"/>
        </w:rPr>
        <w:t>On the other hand</w:t>
      </w:r>
      <w:r w:rsidR="00904EBC">
        <w:rPr>
          <w:rFonts w:ascii="Arial" w:hAnsi="Arial" w:cs="Arial"/>
          <w:lang w:eastAsia="zh-CN"/>
        </w:rPr>
        <w:t>, there is a need for</w:t>
      </w:r>
      <w:r w:rsidR="00566768" w:rsidRPr="00130BF9">
        <w:rPr>
          <w:rFonts w:ascii="Arial" w:hAnsi="Arial" w:cs="Arial"/>
          <w:lang w:eastAsia="zh-CN"/>
        </w:rPr>
        <w:t xml:space="preserve"> means </w:t>
      </w:r>
      <w:r w:rsidR="009B5BD5">
        <w:rPr>
          <w:rFonts w:ascii="Arial" w:hAnsi="Arial" w:cs="Arial"/>
          <w:lang w:eastAsia="zh-CN"/>
        </w:rPr>
        <w:t>that would allow</w:t>
      </w:r>
      <w:r w:rsidR="00566768" w:rsidRPr="00130BF9">
        <w:rPr>
          <w:rFonts w:ascii="Arial" w:hAnsi="Arial" w:cs="Arial"/>
          <w:lang w:eastAsia="zh-CN"/>
        </w:rPr>
        <w:t xml:space="preserve"> a UE to inform the NW about problems with </w:t>
      </w:r>
      <w:r w:rsidR="00D26AE1">
        <w:rPr>
          <w:rFonts w:ascii="Arial" w:hAnsi="Arial" w:cs="Arial"/>
          <w:lang w:eastAsia="zh-CN"/>
        </w:rPr>
        <w:t xml:space="preserve">provisioning the </w:t>
      </w:r>
      <w:r w:rsidR="00566768" w:rsidRPr="00130BF9">
        <w:rPr>
          <w:rFonts w:ascii="Arial" w:hAnsi="Arial" w:cs="Arial"/>
          <w:lang w:eastAsia="zh-CN"/>
        </w:rPr>
        <w:t>on-demand SIB1</w:t>
      </w:r>
      <w:r w:rsidR="00D26AE1">
        <w:rPr>
          <w:rFonts w:ascii="Arial" w:hAnsi="Arial" w:cs="Arial"/>
          <w:lang w:eastAsia="zh-CN"/>
        </w:rPr>
        <w:t xml:space="preserve"> and the UL WUS configuration</w:t>
      </w:r>
      <w:r w:rsidR="00566768" w:rsidRPr="00130BF9">
        <w:rPr>
          <w:rFonts w:ascii="Arial" w:hAnsi="Arial" w:cs="Arial"/>
          <w:lang w:eastAsia="zh-CN"/>
        </w:rPr>
        <w:t>.</w:t>
      </w:r>
    </w:p>
    <w:p w14:paraId="7A676679" w14:textId="4E42537A" w:rsidR="00814041" w:rsidRDefault="00814041" w:rsidP="00814041">
      <w:pPr>
        <w:pStyle w:val="Observation"/>
        <w:overflowPunct/>
        <w:autoSpaceDE/>
        <w:autoSpaceDN/>
        <w:adjustRightInd/>
        <w:spacing w:after="0"/>
        <w:ind w:left="1699" w:hanging="1699"/>
        <w:textAlignment w:val="auto"/>
        <w:rPr>
          <w:rFonts w:eastAsia="Arial" w:cs="Arial"/>
        </w:rPr>
      </w:pPr>
      <w:bookmarkStart w:id="24" w:name="_Toc181951199"/>
      <w:r w:rsidRPr="0048512C">
        <w:rPr>
          <w:rFonts w:eastAsia="Arial" w:cs="Arial"/>
        </w:rPr>
        <w:t>A NES Cell needs to</w:t>
      </w:r>
      <w:r w:rsidR="007F5596">
        <w:rPr>
          <w:rFonts w:eastAsia="Arial" w:cs="Arial"/>
        </w:rPr>
        <w:t xml:space="preserve"> be able to</w:t>
      </w:r>
      <w:r w:rsidRPr="0048512C">
        <w:rPr>
          <w:rFonts w:eastAsia="Arial" w:cs="Arial"/>
        </w:rPr>
        <w:t xml:space="preserve"> identify itself as a NES cell without relying on a Cell A so that UEs can efficiently detect missing UL WUS configuration</w:t>
      </w:r>
      <w:r w:rsidR="000110E0">
        <w:rPr>
          <w:rFonts w:eastAsia="Arial" w:cs="Arial"/>
        </w:rPr>
        <w:t>.</w:t>
      </w:r>
      <w:bookmarkEnd w:id="24"/>
    </w:p>
    <w:p w14:paraId="4CA503D8" w14:textId="77777777" w:rsidR="009B5BD5" w:rsidRDefault="009B5BD5" w:rsidP="009B5BD5">
      <w:pPr>
        <w:pStyle w:val="Observation"/>
        <w:numPr>
          <w:ilvl w:val="0"/>
          <w:numId w:val="0"/>
        </w:numPr>
        <w:overflowPunct/>
        <w:autoSpaceDE/>
        <w:autoSpaceDN/>
        <w:adjustRightInd/>
        <w:spacing w:after="0"/>
        <w:ind w:left="1699"/>
        <w:textAlignment w:val="auto"/>
        <w:rPr>
          <w:rFonts w:eastAsia="Arial" w:cs="Arial"/>
        </w:rPr>
      </w:pPr>
    </w:p>
    <w:p w14:paraId="461E4162" w14:textId="73FAD065" w:rsidR="009B5BD5" w:rsidRPr="00A2524D" w:rsidRDefault="009B5BD5" w:rsidP="00814041">
      <w:pPr>
        <w:pStyle w:val="Observation"/>
        <w:overflowPunct/>
        <w:autoSpaceDE/>
        <w:autoSpaceDN/>
        <w:adjustRightInd/>
        <w:spacing w:after="0"/>
        <w:ind w:left="1699" w:hanging="1699"/>
        <w:textAlignment w:val="auto"/>
        <w:rPr>
          <w:rFonts w:eastAsia="Arial" w:cs="Arial"/>
        </w:rPr>
      </w:pPr>
      <w:bookmarkStart w:id="25" w:name="_Toc181951200"/>
      <w:r>
        <w:rPr>
          <w:rFonts w:eastAsia="Arial" w:cs="Arial"/>
        </w:rPr>
        <w:t>T</w:t>
      </w:r>
      <w:r w:rsidRPr="009B5BD5">
        <w:rPr>
          <w:rFonts w:eastAsia="Arial" w:cs="Arial"/>
        </w:rPr>
        <w:t xml:space="preserve">here is a need for means that would allow a UE to inform the NW about problems with </w:t>
      </w:r>
      <w:r w:rsidR="007729E5">
        <w:rPr>
          <w:rFonts w:eastAsia="Arial" w:cs="Arial"/>
        </w:rPr>
        <w:t xml:space="preserve">the </w:t>
      </w:r>
      <w:r w:rsidRPr="009B5BD5">
        <w:rPr>
          <w:rFonts w:eastAsia="Arial" w:cs="Arial"/>
        </w:rPr>
        <w:t xml:space="preserve">provisioning </w:t>
      </w:r>
      <w:r w:rsidR="00FA60D6">
        <w:rPr>
          <w:rFonts w:eastAsia="Arial" w:cs="Arial"/>
        </w:rPr>
        <w:t xml:space="preserve">of </w:t>
      </w:r>
      <w:r w:rsidRPr="009B5BD5">
        <w:rPr>
          <w:rFonts w:eastAsia="Arial" w:cs="Arial"/>
        </w:rPr>
        <w:t>the on-demand SIB1 and the UL WUS configuration.</w:t>
      </w:r>
      <w:bookmarkEnd w:id="25"/>
    </w:p>
    <w:p w14:paraId="64D332E9" w14:textId="77777777" w:rsidR="009B5BD5" w:rsidRDefault="009B5BD5" w:rsidP="00276858">
      <w:pPr>
        <w:jc w:val="both"/>
        <w:rPr>
          <w:rFonts w:ascii="Arial" w:hAnsi="Arial" w:cs="Arial"/>
          <w:lang w:eastAsia="zh-CN"/>
        </w:rPr>
      </w:pPr>
    </w:p>
    <w:p w14:paraId="3647CA6E" w14:textId="3200D409" w:rsidR="00276858" w:rsidRDefault="00276858" w:rsidP="00276858">
      <w:pPr>
        <w:jc w:val="both"/>
        <w:rPr>
          <w:rFonts w:ascii="Arial" w:hAnsi="Arial" w:cs="Arial"/>
          <w:lang w:eastAsia="zh-CN"/>
        </w:rPr>
      </w:pPr>
      <w:r>
        <w:rPr>
          <w:rFonts w:ascii="Arial" w:hAnsi="Arial" w:cs="Arial"/>
          <w:lang w:eastAsia="zh-CN"/>
        </w:rPr>
        <w:t>Related to this aspect, RAN1 agreed the following during the</w:t>
      </w:r>
      <w:r w:rsidRPr="0090020E">
        <w:rPr>
          <w:rFonts w:ascii="Arial" w:hAnsi="Arial" w:cs="Arial"/>
          <w:lang w:eastAsia="zh-CN"/>
        </w:rPr>
        <w:t xml:space="preserve"> RAN1#118bis</w:t>
      </w:r>
      <w:r>
        <w:rPr>
          <w:rFonts w:ascii="Arial" w:hAnsi="Arial" w:cs="Arial"/>
          <w:lang w:eastAsia="zh-CN"/>
        </w:rPr>
        <w:t xml:space="preserve"> meeting</w:t>
      </w:r>
      <w:r w:rsidRPr="0090020E">
        <w:rPr>
          <w:rFonts w:ascii="Arial" w:hAnsi="Arial" w:cs="Arial"/>
          <w:lang w:eastAsia="zh-CN"/>
        </w:rPr>
        <w:t xml:space="preserve">: </w:t>
      </w:r>
      <w:r>
        <w:rPr>
          <w:rFonts w:ascii="Arial" w:hAnsi="Arial" w:cs="Arial"/>
          <w:lang w:eastAsia="zh-CN"/>
        </w:rPr>
        <w:t xml:space="preserve"> </w:t>
      </w:r>
    </w:p>
    <w:p w14:paraId="7B2DA5AA" w14:textId="77777777" w:rsidR="00276858" w:rsidRDefault="00276858" w:rsidP="00276858">
      <w:pPr>
        <w:ind w:left="567"/>
        <w:jc w:val="both"/>
        <w:rPr>
          <w:rFonts w:ascii="Arial" w:hAnsi="Arial" w:cs="Arial"/>
          <w:b/>
          <w:bCs/>
          <w:sz w:val="18"/>
          <w:szCs w:val="18"/>
          <w:lang w:val="en-US"/>
        </w:rPr>
      </w:pPr>
      <w:r w:rsidRPr="003A1A60">
        <w:rPr>
          <w:rFonts w:ascii="Arial" w:hAnsi="Arial" w:cs="Arial"/>
          <w:b/>
          <w:bCs/>
          <w:sz w:val="18"/>
          <w:szCs w:val="18"/>
          <w:lang w:val="en-US"/>
        </w:rPr>
        <w:t>RAN1#118bis</w:t>
      </w:r>
    </w:p>
    <w:p w14:paraId="21396472" w14:textId="77777777" w:rsidR="00276858" w:rsidRPr="00F2124A" w:rsidRDefault="00276858" w:rsidP="00276858">
      <w:pPr>
        <w:ind w:left="1134"/>
        <w:jc w:val="both"/>
        <w:rPr>
          <w:rFonts w:ascii="Arial" w:hAnsi="Arial" w:cs="Arial"/>
          <w:lang w:val="en-US" w:eastAsia="zh-CN"/>
        </w:rPr>
      </w:pPr>
      <w:r w:rsidRPr="004B7A40">
        <w:rPr>
          <w:rFonts w:ascii="Arial" w:hAnsi="Arial" w:cs="Arial"/>
          <w:highlight w:val="green"/>
          <w:lang w:eastAsia="zh-CN"/>
        </w:rPr>
        <w:t>Agreement</w:t>
      </w:r>
    </w:p>
    <w:p w14:paraId="31CF1C4B" w14:textId="77777777" w:rsidR="00276858" w:rsidRPr="0090020E" w:rsidRDefault="00276858" w:rsidP="00276858">
      <w:pPr>
        <w:ind w:left="1134"/>
        <w:jc w:val="both"/>
        <w:rPr>
          <w:rFonts w:ascii="Arial" w:hAnsi="Arial" w:cs="Arial"/>
          <w:lang w:eastAsia="zh-CN"/>
        </w:rPr>
      </w:pPr>
      <w:r w:rsidRPr="0090020E">
        <w:rPr>
          <w:rFonts w:ascii="Arial" w:hAnsi="Arial" w:cs="Arial"/>
          <w:lang w:eastAsia="zh-CN"/>
        </w:rPr>
        <w:t xml:space="preserve">UE determines a cell supporting OD-SIB1 based at least on UL WUS configuration from Cell A </w:t>
      </w:r>
    </w:p>
    <w:p w14:paraId="35A8A86D" w14:textId="0F833F23" w:rsidR="00A52E15" w:rsidRDefault="00FC6770" w:rsidP="00A52E15">
      <w:pPr>
        <w:jc w:val="both"/>
        <w:rPr>
          <w:rFonts w:ascii="Arial" w:hAnsi="Arial" w:cs="Arial"/>
          <w:lang w:eastAsia="zh-CN"/>
        </w:rPr>
      </w:pPr>
      <w:r>
        <w:rPr>
          <w:rFonts w:ascii="Arial" w:hAnsi="Arial" w:cs="Arial"/>
          <w:lang w:eastAsia="zh-CN"/>
        </w:rPr>
        <w:t>According to the a</w:t>
      </w:r>
      <w:r w:rsidR="006D54B5">
        <w:rPr>
          <w:rFonts w:ascii="Arial" w:hAnsi="Arial" w:cs="Arial"/>
          <w:lang w:eastAsia="zh-CN"/>
        </w:rPr>
        <w:t>bove</w:t>
      </w:r>
      <w:r w:rsidR="00A52E15" w:rsidRPr="0090020E">
        <w:rPr>
          <w:rFonts w:ascii="Arial" w:hAnsi="Arial" w:cs="Arial"/>
          <w:lang w:eastAsia="zh-CN"/>
        </w:rPr>
        <w:t xml:space="preserve"> agreement </w:t>
      </w:r>
      <w:r w:rsidR="006D54B5">
        <w:rPr>
          <w:rFonts w:ascii="Arial" w:hAnsi="Arial" w:cs="Arial"/>
          <w:lang w:eastAsia="zh-CN"/>
        </w:rPr>
        <w:t>from RAN1</w:t>
      </w:r>
      <w:r>
        <w:rPr>
          <w:rFonts w:ascii="Arial" w:hAnsi="Arial" w:cs="Arial"/>
          <w:lang w:eastAsia="zh-CN"/>
        </w:rPr>
        <w:t xml:space="preserve">, </w:t>
      </w:r>
      <w:r w:rsidR="00770DF7">
        <w:rPr>
          <w:rFonts w:ascii="Arial" w:hAnsi="Arial" w:cs="Arial"/>
          <w:lang w:eastAsia="zh-CN"/>
        </w:rPr>
        <w:t xml:space="preserve">a UE can use </w:t>
      </w:r>
      <w:r w:rsidR="00770DF7" w:rsidRPr="00FE642B">
        <w:rPr>
          <w:rFonts w:ascii="Arial" w:hAnsi="Arial" w:cs="Arial"/>
          <w:b/>
          <w:bCs/>
          <w:i/>
          <w:iCs/>
          <w:lang w:eastAsia="zh-CN"/>
        </w:rPr>
        <w:t>at least</w:t>
      </w:r>
      <w:r w:rsidR="00770DF7">
        <w:rPr>
          <w:rFonts w:ascii="Arial" w:hAnsi="Arial" w:cs="Arial"/>
          <w:lang w:eastAsia="zh-CN"/>
        </w:rPr>
        <w:t xml:space="preserve"> the UL WUS configuration from Cell A to determine a cell with on-demand SIB1. </w:t>
      </w:r>
      <w:r w:rsidR="0073232C">
        <w:rPr>
          <w:rFonts w:ascii="Arial" w:hAnsi="Arial" w:cs="Arial"/>
          <w:lang w:eastAsia="zh-CN"/>
        </w:rPr>
        <w:t>It is important to observe that i</w:t>
      </w:r>
      <w:r w:rsidR="001E7A7F">
        <w:rPr>
          <w:rFonts w:ascii="Arial" w:hAnsi="Arial" w:cs="Arial"/>
          <w:lang w:eastAsia="zh-CN"/>
        </w:rPr>
        <w:t xml:space="preserve">f a UE relies </w:t>
      </w:r>
      <w:r w:rsidR="00814041">
        <w:rPr>
          <w:rFonts w:ascii="Arial" w:hAnsi="Arial" w:cs="Arial"/>
          <w:lang w:eastAsia="zh-CN"/>
        </w:rPr>
        <w:t xml:space="preserve">only </w:t>
      </w:r>
      <w:r w:rsidR="00ED1100">
        <w:rPr>
          <w:rFonts w:ascii="Arial" w:hAnsi="Arial" w:cs="Arial"/>
          <w:lang w:eastAsia="zh-CN"/>
        </w:rPr>
        <w:t xml:space="preserve">on Cell A </w:t>
      </w:r>
      <w:r w:rsidR="001E7A7F">
        <w:rPr>
          <w:rFonts w:ascii="Arial" w:hAnsi="Arial" w:cs="Arial"/>
          <w:lang w:eastAsia="zh-CN"/>
        </w:rPr>
        <w:t xml:space="preserve">when determining </w:t>
      </w:r>
      <w:r w:rsidR="00CC6113">
        <w:rPr>
          <w:rFonts w:ascii="Arial" w:hAnsi="Arial" w:cs="Arial"/>
          <w:lang w:eastAsia="zh-CN"/>
        </w:rPr>
        <w:t xml:space="preserve">a cell supporting on-demand SIB1 </w:t>
      </w:r>
      <w:r w:rsidR="00ED1100">
        <w:rPr>
          <w:rFonts w:ascii="Arial" w:hAnsi="Arial" w:cs="Arial"/>
          <w:lang w:eastAsia="zh-CN"/>
        </w:rPr>
        <w:t xml:space="preserve">(as </w:t>
      </w:r>
      <w:r w:rsidR="00D03783">
        <w:rPr>
          <w:rFonts w:ascii="Arial" w:hAnsi="Arial" w:cs="Arial"/>
          <w:lang w:eastAsia="zh-CN"/>
        </w:rPr>
        <w:t>captured in the RAN1 agreement</w:t>
      </w:r>
      <w:r w:rsidR="00ED1100">
        <w:rPr>
          <w:rFonts w:ascii="Arial" w:hAnsi="Arial" w:cs="Arial"/>
          <w:lang w:eastAsia="zh-CN"/>
        </w:rPr>
        <w:t>)</w:t>
      </w:r>
      <w:r w:rsidR="00A52E15" w:rsidRPr="0090020E">
        <w:rPr>
          <w:rFonts w:ascii="Arial" w:hAnsi="Arial" w:cs="Arial"/>
          <w:lang w:eastAsia="zh-CN"/>
        </w:rPr>
        <w:t xml:space="preserve"> a UE </w:t>
      </w:r>
      <w:r w:rsidR="001E7A7F">
        <w:rPr>
          <w:rFonts w:ascii="Arial" w:hAnsi="Arial" w:cs="Arial"/>
          <w:lang w:eastAsia="zh-CN"/>
        </w:rPr>
        <w:t xml:space="preserve">may not be able </w:t>
      </w:r>
      <w:r w:rsidR="00A52E15" w:rsidRPr="0090020E">
        <w:rPr>
          <w:rFonts w:ascii="Arial" w:hAnsi="Arial" w:cs="Arial"/>
          <w:lang w:eastAsia="zh-CN"/>
        </w:rPr>
        <w:t>to detect faulty configuration if a Cell A has not been visited</w:t>
      </w:r>
      <w:r w:rsidR="00CC6113">
        <w:rPr>
          <w:rFonts w:ascii="Arial" w:hAnsi="Arial" w:cs="Arial"/>
          <w:lang w:eastAsia="zh-CN"/>
        </w:rPr>
        <w:t xml:space="preserve"> </w:t>
      </w:r>
      <w:r w:rsidR="00CC6113" w:rsidRPr="0090020E">
        <w:rPr>
          <w:rFonts w:ascii="Arial" w:hAnsi="Arial" w:cs="Arial"/>
          <w:lang w:eastAsia="zh-CN"/>
        </w:rPr>
        <w:t xml:space="preserve">(as </w:t>
      </w:r>
      <w:r w:rsidR="00CC6113">
        <w:rPr>
          <w:rFonts w:ascii="Arial" w:hAnsi="Arial" w:cs="Arial"/>
          <w:lang w:eastAsia="zh-CN"/>
        </w:rPr>
        <w:t>illustrated</w:t>
      </w:r>
      <w:r w:rsidR="00CC6113" w:rsidRPr="0090020E">
        <w:rPr>
          <w:rFonts w:ascii="Arial" w:hAnsi="Arial" w:cs="Arial"/>
          <w:lang w:eastAsia="zh-CN"/>
        </w:rPr>
        <w:t xml:space="preserve"> in </w:t>
      </w:r>
      <w:r w:rsidR="00DD0487" w:rsidRPr="001D3BE8">
        <w:rPr>
          <w:rFonts w:ascii="Arial" w:hAnsi="Arial" w:cs="Arial"/>
        </w:rPr>
        <w:fldChar w:fldCharType="begin"/>
      </w:r>
      <w:r w:rsidR="00DD0487" w:rsidRPr="001D3BE8">
        <w:rPr>
          <w:rFonts w:ascii="Arial" w:hAnsi="Arial" w:cs="Arial"/>
        </w:rPr>
        <w:instrText xml:space="preserve"> REF _Ref178715758 \h </w:instrText>
      </w:r>
      <w:r w:rsidR="00DD0487">
        <w:rPr>
          <w:rFonts w:ascii="Arial" w:hAnsi="Arial" w:cs="Arial"/>
        </w:rPr>
        <w:instrText xml:space="preserve"> \* MERGEFORMAT </w:instrText>
      </w:r>
      <w:r w:rsidR="00DD0487" w:rsidRPr="001D3BE8">
        <w:rPr>
          <w:rFonts w:ascii="Arial" w:hAnsi="Arial" w:cs="Arial"/>
        </w:rPr>
      </w:r>
      <w:r w:rsidR="00DD0487" w:rsidRPr="001D3BE8">
        <w:rPr>
          <w:rFonts w:ascii="Arial" w:hAnsi="Arial" w:cs="Arial"/>
        </w:rPr>
        <w:fldChar w:fldCharType="separate"/>
      </w:r>
      <w:r w:rsidR="00DD0487" w:rsidRPr="001D3BE8">
        <w:rPr>
          <w:rFonts w:ascii="Arial" w:hAnsi="Arial" w:cs="Arial"/>
          <w:b/>
          <w:bCs/>
        </w:rPr>
        <w:t>Figure 1</w:t>
      </w:r>
      <w:r w:rsidR="00DD0487" w:rsidRPr="001D3BE8">
        <w:rPr>
          <w:rFonts w:ascii="Arial" w:hAnsi="Arial" w:cs="Arial"/>
        </w:rPr>
        <w:fldChar w:fldCharType="end"/>
      </w:r>
      <w:r w:rsidR="00CC6113" w:rsidRPr="0090020E">
        <w:rPr>
          <w:rFonts w:ascii="Arial" w:hAnsi="Arial" w:cs="Arial"/>
          <w:lang w:eastAsia="zh-CN"/>
        </w:rPr>
        <w:t>)</w:t>
      </w:r>
      <w:r w:rsidR="00FD1E0F">
        <w:rPr>
          <w:rFonts w:ascii="Arial" w:hAnsi="Arial" w:cs="Arial"/>
          <w:lang w:eastAsia="zh-CN"/>
        </w:rPr>
        <w:t xml:space="preserve">. </w:t>
      </w:r>
      <w:r w:rsidR="00CC6113">
        <w:rPr>
          <w:rFonts w:ascii="Arial" w:hAnsi="Arial" w:cs="Arial"/>
          <w:lang w:eastAsia="zh-CN"/>
        </w:rPr>
        <w:t>Since t</w:t>
      </w:r>
      <w:r w:rsidR="001E7A7F">
        <w:rPr>
          <w:rFonts w:ascii="Arial" w:hAnsi="Arial" w:cs="Arial"/>
          <w:lang w:eastAsia="zh-CN"/>
        </w:rPr>
        <w:t xml:space="preserve">he </w:t>
      </w:r>
      <w:r w:rsidR="00814041">
        <w:rPr>
          <w:rFonts w:ascii="Arial" w:hAnsi="Arial" w:cs="Arial"/>
          <w:lang w:eastAsia="zh-CN"/>
        </w:rPr>
        <w:t xml:space="preserve">RAN1 </w:t>
      </w:r>
      <w:r w:rsidR="001E7A7F">
        <w:rPr>
          <w:rFonts w:ascii="Arial" w:hAnsi="Arial" w:cs="Arial"/>
          <w:lang w:eastAsia="zh-CN"/>
        </w:rPr>
        <w:t>agreement does not exclude the other means</w:t>
      </w:r>
      <w:r w:rsidR="005113EA">
        <w:rPr>
          <w:rFonts w:ascii="Arial" w:hAnsi="Arial" w:cs="Arial"/>
          <w:lang w:eastAsia="zh-CN"/>
        </w:rPr>
        <w:t xml:space="preserve"> </w:t>
      </w:r>
      <w:r w:rsidR="001E7A7F">
        <w:rPr>
          <w:rFonts w:ascii="Arial" w:hAnsi="Arial" w:cs="Arial"/>
          <w:lang w:eastAsia="zh-CN"/>
        </w:rPr>
        <w:t>that would allow</w:t>
      </w:r>
      <w:r w:rsidR="00CC6113">
        <w:rPr>
          <w:rFonts w:ascii="Arial" w:hAnsi="Arial" w:cs="Arial"/>
          <w:lang w:eastAsia="zh-CN"/>
        </w:rPr>
        <w:t xml:space="preserve"> a UE </w:t>
      </w:r>
      <w:r w:rsidR="005113EA">
        <w:rPr>
          <w:rFonts w:ascii="Arial" w:hAnsi="Arial" w:cs="Arial"/>
          <w:lang w:eastAsia="zh-CN"/>
        </w:rPr>
        <w:t>to determine a cell supporting on-demand SIB1 (i.e., the agreement states that “</w:t>
      </w:r>
      <w:r w:rsidR="005113EA" w:rsidRPr="005113EA">
        <w:rPr>
          <w:rFonts w:ascii="Arial" w:hAnsi="Arial" w:cs="Arial"/>
          <w:b/>
          <w:bCs/>
          <w:i/>
          <w:iCs/>
          <w:lang w:eastAsia="zh-CN"/>
        </w:rPr>
        <w:t>at least</w:t>
      </w:r>
      <w:r w:rsidR="005113EA">
        <w:rPr>
          <w:rFonts w:ascii="Arial" w:hAnsi="Arial" w:cs="Arial"/>
          <w:lang w:eastAsia="zh-CN"/>
        </w:rPr>
        <w:t xml:space="preserve"> UL WUS configuration</w:t>
      </w:r>
      <w:r w:rsidR="0001649B">
        <w:rPr>
          <w:rFonts w:ascii="Arial" w:hAnsi="Arial" w:cs="Arial"/>
          <w:lang w:eastAsia="zh-CN"/>
        </w:rPr>
        <w:t xml:space="preserve"> from Cell A</w:t>
      </w:r>
      <w:r w:rsidR="005113EA">
        <w:rPr>
          <w:rFonts w:ascii="Arial" w:hAnsi="Arial" w:cs="Arial"/>
          <w:lang w:eastAsia="zh-CN"/>
        </w:rPr>
        <w:t xml:space="preserve">” is used), we propose the following. </w:t>
      </w:r>
    </w:p>
    <w:p w14:paraId="46E9AAB0" w14:textId="77777777" w:rsidR="00A52E15" w:rsidRDefault="00A52E15" w:rsidP="00A52E15">
      <w:pPr>
        <w:pStyle w:val="Observation"/>
        <w:numPr>
          <w:ilvl w:val="0"/>
          <w:numId w:val="0"/>
        </w:numPr>
        <w:overflowPunct/>
        <w:autoSpaceDE/>
        <w:autoSpaceDN/>
        <w:adjustRightInd/>
        <w:spacing w:after="0"/>
        <w:ind w:left="360" w:hanging="360"/>
        <w:textAlignment w:val="auto"/>
        <w:rPr>
          <w:rFonts w:cs="Arial"/>
        </w:rPr>
      </w:pPr>
    </w:p>
    <w:p w14:paraId="4EC50AE4" w14:textId="77777777" w:rsidR="00CE51C3" w:rsidRPr="00315898" w:rsidRDefault="00287E2F" w:rsidP="00CE51C3">
      <w:pPr>
        <w:pStyle w:val="Proposal"/>
        <w:tabs>
          <w:tab w:val="clear" w:pos="1304"/>
        </w:tabs>
        <w:overflowPunct/>
        <w:autoSpaceDE/>
        <w:autoSpaceDN/>
        <w:adjustRightInd/>
        <w:ind w:left="1699" w:hanging="1699"/>
        <w:textAlignment w:val="auto"/>
        <w:rPr>
          <w:lang w:eastAsia="ja-JP"/>
        </w:rPr>
      </w:pPr>
      <w:bookmarkStart w:id="26" w:name="_Toc181951208"/>
      <w:r>
        <w:rPr>
          <w:rFonts w:cs="Arial"/>
        </w:rPr>
        <w:t>R</w:t>
      </w:r>
      <w:r w:rsidRPr="00287E2F">
        <w:rPr>
          <w:rFonts w:cs="Arial"/>
        </w:rPr>
        <w:t xml:space="preserve">AN2 to support </w:t>
      </w:r>
      <w:bookmarkStart w:id="27" w:name="_Hlk181882569"/>
      <w:r w:rsidRPr="00287E2F">
        <w:rPr>
          <w:rFonts w:cs="Arial"/>
        </w:rPr>
        <w:t>NES Cell identifying itself as a NES cell without having to rely on a Cell A.</w:t>
      </w:r>
      <w:bookmarkEnd w:id="26"/>
    </w:p>
    <w:p w14:paraId="76B73D32" w14:textId="114907D5" w:rsidR="000563F8" w:rsidRPr="00315898" w:rsidRDefault="000563F8" w:rsidP="000563F8">
      <w:pPr>
        <w:pStyle w:val="Proposal"/>
        <w:tabs>
          <w:tab w:val="clear" w:pos="1304"/>
        </w:tabs>
        <w:overflowPunct/>
        <w:autoSpaceDE/>
        <w:autoSpaceDN/>
        <w:adjustRightInd/>
        <w:ind w:left="1699" w:hanging="1699"/>
        <w:textAlignment w:val="auto"/>
        <w:rPr>
          <w:lang w:eastAsia="ja-JP"/>
        </w:rPr>
      </w:pPr>
      <w:bookmarkStart w:id="28" w:name="_Toc181951209"/>
      <w:bookmarkEnd w:id="27"/>
      <w:r>
        <w:rPr>
          <w:rFonts w:cs="Arial"/>
        </w:rPr>
        <w:t>Discuss the means that would allow</w:t>
      </w:r>
      <w:r w:rsidRPr="00BC22CF">
        <w:rPr>
          <w:rFonts w:cs="Arial"/>
        </w:rPr>
        <w:t xml:space="preserve"> a UE to inform the NW about problems with on-demand SIB1</w:t>
      </w:r>
      <w:r w:rsidR="00F33DDF">
        <w:rPr>
          <w:rFonts w:cs="Arial"/>
        </w:rPr>
        <w:t xml:space="preserve"> and UL WUS configuration</w:t>
      </w:r>
      <w:r w:rsidRPr="00BC22CF">
        <w:rPr>
          <w:rFonts w:cs="Arial"/>
        </w:rPr>
        <w:t xml:space="preserve"> provisioning.</w:t>
      </w:r>
      <w:bookmarkEnd w:id="28"/>
    </w:p>
    <w:p w14:paraId="583433A1" w14:textId="77777777" w:rsidR="00A52E15" w:rsidRPr="00900F70" w:rsidRDefault="00A52E15" w:rsidP="00A52E15">
      <w:pPr>
        <w:pStyle w:val="Proposal"/>
        <w:numPr>
          <w:ilvl w:val="0"/>
          <w:numId w:val="0"/>
        </w:numPr>
        <w:overflowPunct/>
        <w:autoSpaceDE/>
        <w:autoSpaceDN/>
        <w:adjustRightInd/>
        <w:spacing w:after="0"/>
        <w:ind w:left="1304" w:hanging="1304"/>
        <w:textAlignment w:val="auto"/>
      </w:pPr>
    </w:p>
    <w:p w14:paraId="59AB1E55" w14:textId="3F0F0BC8" w:rsidR="008241C9" w:rsidRDefault="00BC0C9F" w:rsidP="008241C9">
      <w:pPr>
        <w:pStyle w:val="Heading1"/>
      </w:pPr>
      <w:r>
        <w:t>6</w:t>
      </w:r>
      <w:r w:rsidR="008241C9">
        <w:tab/>
        <w:t>Conclusion</w:t>
      </w:r>
    </w:p>
    <w:p w14:paraId="4DA46EA9" w14:textId="2E5DD76E" w:rsidR="008241C9" w:rsidRDefault="008241C9" w:rsidP="003C7A6B">
      <w:pPr>
        <w:pStyle w:val="BodyText"/>
      </w:pPr>
      <w:r>
        <w:t xml:space="preserve">In this contribution we discuss </w:t>
      </w:r>
      <w:r w:rsidRPr="00036618">
        <w:rPr>
          <w:lang w:val="en-US"/>
        </w:rPr>
        <w:t xml:space="preserve">the second objective highlighted in the WID. </w:t>
      </w:r>
      <w:r>
        <w:t>B</w:t>
      </w:r>
      <w:r w:rsidRPr="00CE0424">
        <w:t xml:space="preserve">ased on the discussion in </w:t>
      </w:r>
      <w:r>
        <w:t xml:space="preserve">the previous </w:t>
      </w:r>
      <w:r w:rsidRPr="00CE0424">
        <w:t>section</w:t>
      </w:r>
      <w:r>
        <w:t>s</w:t>
      </w:r>
      <w:r w:rsidRPr="00CE0424">
        <w:t xml:space="preserve"> we </w:t>
      </w:r>
      <w:r>
        <w:t>made the following observations:</w:t>
      </w:r>
    </w:p>
    <w:p w14:paraId="38362D20" w14:textId="77777777" w:rsidR="008241C9" w:rsidRDefault="008241C9" w:rsidP="003C7A6B">
      <w:pPr>
        <w:pStyle w:val="BodyText"/>
        <w:rPr>
          <w:b/>
          <w:bCs/>
        </w:rPr>
      </w:pPr>
    </w:p>
    <w:p w14:paraId="739F6AE2" w14:textId="3E27E7BE" w:rsidR="00E46060" w:rsidRDefault="008241C9">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1951192" w:history="1">
        <w:r w:rsidR="00E46060" w:rsidRPr="00D44561">
          <w:rPr>
            <w:rStyle w:val="Hyperlink"/>
            <w:noProof/>
          </w:rPr>
          <w:t>Observation 1</w:t>
        </w:r>
        <w:r w:rsidR="00E46060">
          <w:rPr>
            <w:rFonts w:asciiTheme="minorHAnsi" w:eastAsiaTheme="minorEastAsia" w:hAnsiTheme="minorHAnsi" w:cstheme="minorBidi"/>
            <w:b w:val="0"/>
            <w:noProof/>
            <w:kern w:val="2"/>
            <w:sz w:val="22"/>
            <w:szCs w:val="22"/>
            <w:lang w:val="en-FI" w:eastAsia="en-FI"/>
            <w14:ligatures w14:val="standardContextual"/>
          </w:rPr>
          <w:tab/>
        </w:r>
        <w:r w:rsidR="00E46060" w:rsidRPr="00D44561">
          <w:rPr>
            <w:rStyle w:val="Hyperlink"/>
            <w:rFonts w:cs="Arial"/>
            <w:noProof/>
          </w:rPr>
          <w:t>Using the same UL WUS configuration for multiple NES Cells allows for minimizing the size of the message that carries the UL WUS configuration(s).</w:t>
        </w:r>
      </w:hyperlink>
    </w:p>
    <w:p w14:paraId="45D44DDF" w14:textId="35AF6ACE" w:rsidR="00E46060" w:rsidRDefault="00E46060">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81951193" w:history="1">
        <w:r w:rsidRPr="00D44561">
          <w:rPr>
            <w:rStyle w:val="Hyperlink"/>
            <w:noProof/>
          </w:rPr>
          <w:t>Observation 2</w:t>
        </w:r>
        <w:r>
          <w:rPr>
            <w:rFonts w:asciiTheme="minorHAnsi" w:eastAsiaTheme="minorEastAsia" w:hAnsiTheme="minorHAnsi" w:cstheme="minorBidi"/>
            <w:b w:val="0"/>
            <w:noProof/>
            <w:kern w:val="2"/>
            <w:sz w:val="22"/>
            <w:szCs w:val="22"/>
            <w:lang w:val="en-FI" w:eastAsia="en-FI"/>
            <w14:ligatures w14:val="standardContextual"/>
          </w:rPr>
          <w:tab/>
        </w:r>
        <w:r w:rsidRPr="00D44561">
          <w:rPr>
            <w:rStyle w:val="Hyperlink"/>
            <w:rFonts w:cs="Arial"/>
            <w:noProof/>
          </w:rPr>
          <w:t>Using different UL WUS configurations for different NES Cells avoids unnecessary/false NES Cell wakeups and allows for the flexibility to provide different UL WUS configuration parameters for different NES Cells when needed (e.g., if Cell A assists both NES cells in FR1 and FR2, different cell sizes, etc.).</w:t>
        </w:r>
      </w:hyperlink>
    </w:p>
    <w:p w14:paraId="7CBC41E5" w14:textId="3440DCF0" w:rsidR="00E46060" w:rsidRDefault="00E46060">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81951194" w:history="1">
        <w:r w:rsidRPr="00D44561">
          <w:rPr>
            <w:rStyle w:val="Hyperlink"/>
            <w:noProof/>
          </w:rPr>
          <w:t>Observation 3</w:t>
        </w:r>
        <w:r>
          <w:rPr>
            <w:rFonts w:asciiTheme="minorHAnsi" w:eastAsiaTheme="minorEastAsia" w:hAnsiTheme="minorHAnsi" w:cstheme="minorBidi"/>
            <w:b w:val="0"/>
            <w:noProof/>
            <w:kern w:val="2"/>
            <w:sz w:val="22"/>
            <w:szCs w:val="22"/>
            <w:lang w:val="en-FI" w:eastAsia="en-FI"/>
            <w14:ligatures w14:val="standardContextual"/>
          </w:rPr>
          <w:tab/>
        </w:r>
        <w:r w:rsidRPr="00D44561">
          <w:rPr>
            <w:rStyle w:val="Hyperlink"/>
            <w:rFonts w:cs="Arial"/>
            <w:noProof/>
          </w:rPr>
          <w:t>RAR message can be used for indicating the UE behaviour concerning when to expect on-demand SIB1 transmission, in which directions the transmission of on-demand SIB1 can be expected, and how to proceed if on-demand SIB1 is not received when expected.</w:t>
        </w:r>
      </w:hyperlink>
    </w:p>
    <w:p w14:paraId="5D38DEE2" w14:textId="44237583" w:rsidR="00E46060" w:rsidRDefault="00E46060">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81951195" w:history="1">
        <w:r w:rsidRPr="00D44561">
          <w:rPr>
            <w:rStyle w:val="Hyperlink"/>
            <w:rFonts w:eastAsia="Arial" w:cs="Arial"/>
            <w:noProof/>
          </w:rPr>
          <w:t>Observation 4</w:t>
        </w:r>
        <w:r>
          <w:rPr>
            <w:rFonts w:asciiTheme="minorHAnsi" w:eastAsiaTheme="minorEastAsia" w:hAnsiTheme="minorHAnsi" w:cstheme="minorBidi"/>
            <w:b w:val="0"/>
            <w:noProof/>
            <w:kern w:val="2"/>
            <w:sz w:val="22"/>
            <w:szCs w:val="22"/>
            <w:lang w:val="en-FI" w:eastAsia="en-FI"/>
            <w14:ligatures w14:val="standardContextual"/>
          </w:rPr>
          <w:tab/>
        </w:r>
        <w:r w:rsidRPr="00D44561">
          <w:rPr>
            <w:rStyle w:val="Hyperlink"/>
            <w:rFonts w:cs="Arial"/>
            <w:noProof/>
          </w:rPr>
          <w:t>The existing parameters for cell reselection do not support partitioning of the UEs in groups that have different reselection criteria (e.g., one for legacy and one for Rel-19 NES UEs capable of OnDemand-SIB1).</w:t>
        </w:r>
      </w:hyperlink>
    </w:p>
    <w:p w14:paraId="69CB6522" w14:textId="42F33C26" w:rsidR="00E46060" w:rsidRDefault="00E46060">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81951196" w:history="1">
        <w:r w:rsidRPr="00D44561">
          <w:rPr>
            <w:rStyle w:val="Hyperlink"/>
            <w:rFonts w:eastAsia="Arial" w:cs="Arial"/>
            <w:noProof/>
          </w:rPr>
          <w:t>Observation 5</w:t>
        </w:r>
        <w:r>
          <w:rPr>
            <w:rFonts w:asciiTheme="minorHAnsi" w:eastAsiaTheme="minorEastAsia" w:hAnsiTheme="minorHAnsi" w:cstheme="minorBidi"/>
            <w:b w:val="0"/>
            <w:noProof/>
            <w:kern w:val="2"/>
            <w:sz w:val="22"/>
            <w:szCs w:val="22"/>
            <w:lang w:val="en-FI" w:eastAsia="en-FI"/>
            <w14:ligatures w14:val="standardContextual"/>
          </w:rPr>
          <w:tab/>
        </w:r>
        <w:r w:rsidRPr="00D44561">
          <w:rPr>
            <w:rStyle w:val="Hyperlink"/>
            <w:rFonts w:cs="Arial"/>
            <w:noProof/>
          </w:rPr>
          <w:t>If</w:t>
        </w:r>
        <w:r w:rsidRPr="00D44561">
          <w:rPr>
            <w:rStyle w:val="Hyperlink"/>
            <w:rFonts w:eastAsia="Arial" w:cs="Arial"/>
            <w:noProof/>
          </w:rPr>
          <w:t xml:space="preserve"> a UE relies on legacy ANR means according to which the UE indicates “</w:t>
        </w:r>
        <w:r w:rsidRPr="00D44561">
          <w:rPr>
            <w:rStyle w:val="Hyperlink"/>
            <w:rFonts w:eastAsia="Arial" w:cs="Arial"/>
            <w:i/>
            <w:iCs/>
            <w:noProof/>
          </w:rPr>
          <w:t>noSIB1</w:t>
        </w:r>
        <w:r w:rsidRPr="00D44561">
          <w:rPr>
            <w:rStyle w:val="Hyperlink"/>
            <w:rFonts w:eastAsia="Arial" w:cs="Arial"/>
            <w:noProof/>
          </w:rPr>
          <w:t>” only, it may be challenging to distinguish the case of a faulty cell not having SIB1 from the case of a NES Cell that does not provide SIB1 at certain times intentionally.</w:t>
        </w:r>
      </w:hyperlink>
    </w:p>
    <w:p w14:paraId="3AF3ABCF" w14:textId="16E487FB" w:rsidR="00E46060" w:rsidRDefault="00E46060">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81951197" w:history="1">
        <w:r w:rsidRPr="00D44561">
          <w:rPr>
            <w:rStyle w:val="Hyperlink"/>
            <w:rFonts w:eastAsia="Arial" w:cs="Arial"/>
            <w:noProof/>
          </w:rPr>
          <w:t>Observation 6</w:t>
        </w:r>
        <w:r>
          <w:rPr>
            <w:rFonts w:asciiTheme="minorHAnsi" w:eastAsiaTheme="minorEastAsia" w:hAnsiTheme="minorHAnsi" w:cstheme="minorBidi"/>
            <w:b w:val="0"/>
            <w:noProof/>
            <w:kern w:val="2"/>
            <w:sz w:val="22"/>
            <w:szCs w:val="22"/>
            <w:lang w:val="en-FI" w:eastAsia="en-FI"/>
            <w14:ligatures w14:val="standardContextual"/>
          </w:rPr>
          <w:tab/>
        </w:r>
        <w:r w:rsidRPr="00D44561">
          <w:rPr>
            <w:rStyle w:val="Hyperlink"/>
            <w:noProof/>
            <w:shd w:val="clear" w:color="auto" w:fill="FFFFFF"/>
          </w:rPr>
          <w:t>The coverage area of a Cell A (or NES Cell) can have an irregular shape (e.g., in cities due to various obstructions) and/or can change over time (e.g., due to performing CCO), and thus the coverage overlap of Cell A and a NES Cell can also vary.</w:t>
        </w:r>
      </w:hyperlink>
    </w:p>
    <w:p w14:paraId="3112F19A" w14:textId="62710582" w:rsidR="00E46060" w:rsidRDefault="00E46060">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81951198" w:history="1">
        <w:r w:rsidRPr="00D44561">
          <w:rPr>
            <w:rStyle w:val="Hyperlink"/>
            <w:rFonts w:eastAsia="Arial" w:cs="Arial"/>
            <w:noProof/>
          </w:rPr>
          <w:t>Observation 7</w:t>
        </w:r>
        <w:r>
          <w:rPr>
            <w:rFonts w:asciiTheme="minorHAnsi" w:eastAsiaTheme="minorEastAsia" w:hAnsiTheme="minorHAnsi" w:cstheme="minorBidi"/>
            <w:b w:val="0"/>
            <w:noProof/>
            <w:kern w:val="2"/>
            <w:sz w:val="22"/>
            <w:szCs w:val="22"/>
            <w:lang w:val="en-FI" w:eastAsia="en-FI"/>
            <w14:ligatures w14:val="standardContextual"/>
          </w:rPr>
          <w:tab/>
        </w:r>
        <w:r w:rsidRPr="00D44561">
          <w:rPr>
            <w:rStyle w:val="Hyperlink"/>
            <w:rFonts w:cs="Arial"/>
            <w:noProof/>
          </w:rPr>
          <w:t xml:space="preserve">Additional issues in the context of the coexistence of on-demand SIB1 and ANR can occurs </w:t>
        </w:r>
        <w:r w:rsidRPr="00D44561">
          <w:rPr>
            <w:rStyle w:val="Hyperlink"/>
            <w:rFonts w:eastAsia="Arial" w:cs="Arial"/>
            <w:noProof/>
          </w:rPr>
          <w:t>if the UE finds a NES Cell, but it cannot obtain the UL WUS configuration for the NES Cell.</w:t>
        </w:r>
      </w:hyperlink>
    </w:p>
    <w:p w14:paraId="3ECB6CC6" w14:textId="3AABD6E6" w:rsidR="00E46060" w:rsidRDefault="00E46060">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81951199" w:history="1">
        <w:r w:rsidRPr="00D44561">
          <w:rPr>
            <w:rStyle w:val="Hyperlink"/>
            <w:rFonts w:eastAsia="Arial" w:cs="Arial"/>
            <w:noProof/>
          </w:rPr>
          <w:t>Observation 8</w:t>
        </w:r>
        <w:r>
          <w:rPr>
            <w:rFonts w:asciiTheme="minorHAnsi" w:eastAsiaTheme="minorEastAsia" w:hAnsiTheme="minorHAnsi" w:cstheme="minorBidi"/>
            <w:b w:val="0"/>
            <w:noProof/>
            <w:kern w:val="2"/>
            <w:sz w:val="22"/>
            <w:szCs w:val="22"/>
            <w:lang w:val="en-FI" w:eastAsia="en-FI"/>
            <w14:ligatures w14:val="standardContextual"/>
          </w:rPr>
          <w:tab/>
        </w:r>
        <w:r w:rsidRPr="00D44561">
          <w:rPr>
            <w:rStyle w:val="Hyperlink"/>
            <w:rFonts w:eastAsia="Arial" w:cs="Arial"/>
            <w:noProof/>
          </w:rPr>
          <w:t>A NES Cell needs to be able to identify itself as a NES cell without relying on a Cell A so that UEs can efficiently detect missing UL WUS configuration.</w:t>
        </w:r>
      </w:hyperlink>
    </w:p>
    <w:p w14:paraId="1D18BAE1" w14:textId="16DA02C8" w:rsidR="00E46060" w:rsidRDefault="00E46060">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81951200" w:history="1">
        <w:r w:rsidRPr="00D44561">
          <w:rPr>
            <w:rStyle w:val="Hyperlink"/>
            <w:rFonts w:eastAsia="Arial" w:cs="Arial"/>
            <w:noProof/>
          </w:rPr>
          <w:t>Observation 9</w:t>
        </w:r>
        <w:r>
          <w:rPr>
            <w:rFonts w:asciiTheme="minorHAnsi" w:eastAsiaTheme="minorEastAsia" w:hAnsiTheme="minorHAnsi" w:cstheme="minorBidi"/>
            <w:b w:val="0"/>
            <w:noProof/>
            <w:kern w:val="2"/>
            <w:sz w:val="22"/>
            <w:szCs w:val="22"/>
            <w:lang w:val="en-FI" w:eastAsia="en-FI"/>
            <w14:ligatures w14:val="standardContextual"/>
          </w:rPr>
          <w:tab/>
        </w:r>
        <w:r w:rsidRPr="00D44561">
          <w:rPr>
            <w:rStyle w:val="Hyperlink"/>
            <w:rFonts w:eastAsia="Arial" w:cs="Arial"/>
            <w:noProof/>
          </w:rPr>
          <w:t>There is a need for means that would allow a UE to inform the NW about problems with the provisioning of the on-demand SIB1 and the UL WUS configuration.</w:t>
        </w:r>
      </w:hyperlink>
    </w:p>
    <w:p w14:paraId="2CDD2334" w14:textId="58C60023" w:rsidR="008241C9" w:rsidRDefault="008241C9" w:rsidP="003C7A6B">
      <w:pPr>
        <w:pStyle w:val="BodyText"/>
        <w:rPr>
          <w:b/>
          <w:bCs/>
        </w:rPr>
      </w:pPr>
      <w:r>
        <w:rPr>
          <w:b/>
          <w:bCs/>
        </w:rPr>
        <w:fldChar w:fldCharType="end"/>
      </w:r>
    </w:p>
    <w:p w14:paraId="3A9C4D7E" w14:textId="77777777" w:rsidR="008241C9" w:rsidRDefault="008241C9" w:rsidP="003C7A6B">
      <w:pPr>
        <w:pStyle w:val="BodyText"/>
      </w:pPr>
      <w:r w:rsidRPr="00CE0424">
        <w:t xml:space="preserve">Based on the discussion in </w:t>
      </w:r>
      <w:r>
        <w:t xml:space="preserve">the previous </w:t>
      </w:r>
      <w:r w:rsidRPr="00CE0424">
        <w:t>section</w:t>
      </w:r>
      <w:r>
        <w:t>,</w:t>
      </w:r>
      <w:r w:rsidRPr="00CE0424">
        <w:t xml:space="preserve"> we propose the following:</w:t>
      </w:r>
    </w:p>
    <w:p w14:paraId="1955BF2E" w14:textId="77777777" w:rsidR="008241C9" w:rsidRDefault="008241C9" w:rsidP="003C7A6B">
      <w:pPr>
        <w:pStyle w:val="BodyText"/>
      </w:pPr>
    </w:p>
    <w:p w14:paraId="4FABC125" w14:textId="60EDAD31" w:rsidR="00E46060" w:rsidRDefault="008241C9">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81951201" w:history="1">
        <w:r w:rsidR="00E46060" w:rsidRPr="006C5826">
          <w:rPr>
            <w:rStyle w:val="Hyperlink"/>
            <w:rFonts w:cs="Arial"/>
            <w:noProof/>
          </w:rPr>
          <w:t>Proposal 1</w:t>
        </w:r>
        <w:r w:rsidR="00E46060">
          <w:rPr>
            <w:rFonts w:asciiTheme="minorHAnsi" w:eastAsiaTheme="minorEastAsia" w:hAnsiTheme="minorHAnsi" w:cstheme="minorBidi"/>
            <w:b w:val="0"/>
            <w:noProof/>
            <w:kern w:val="2"/>
            <w:sz w:val="22"/>
            <w:szCs w:val="22"/>
            <w:lang w:val="en-FI" w:eastAsia="en-FI"/>
            <w14:ligatures w14:val="standardContextual"/>
          </w:rPr>
          <w:tab/>
        </w:r>
        <w:r w:rsidR="00E46060" w:rsidRPr="006C5826">
          <w:rPr>
            <w:rStyle w:val="Hyperlink"/>
            <w:noProof/>
          </w:rPr>
          <w:t>The UL WUS configuration includes the information on SIB1 timing according to which SIB1 is tentatively transmitted.</w:t>
        </w:r>
      </w:hyperlink>
    </w:p>
    <w:p w14:paraId="0B1D86A1" w14:textId="18789758" w:rsidR="00E46060" w:rsidRDefault="00E46060">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81951202" w:history="1">
        <w:r w:rsidRPr="006C5826">
          <w:rPr>
            <w:rStyle w:val="Hyperlink"/>
            <w:rFonts w:cs="Arial"/>
            <w:noProof/>
          </w:rPr>
          <w:t>Proposal 2</w:t>
        </w:r>
        <w:r>
          <w:rPr>
            <w:rFonts w:asciiTheme="minorHAnsi" w:eastAsiaTheme="minorEastAsia" w:hAnsiTheme="minorHAnsi" w:cstheme="minorBidi"/>
            <w:b w:val="0"/>
            <w:noProof/>
            <w:kern w:val="2"/>
            <w:sz w:val="22"/>
            <w:szCs w:val="22"/>
            <w:lang w:val="en-FI" w:eastAsia="en-FI"/>
            <w14:ligatures w14:val="standardContextual"/>
          </w:rPr>
          <w:tab/>
        </w:r>
        <w:r w:rsidRPr="006C5826">
          <w:rPr>
            <w:rStyle w:val="Hyperlink"/>
            <w:noProof/>
          </w:rPr>
          <w:t>It should be possible for the network to indicate a set of common UL WUS configuration parameters for multiple NES Cells and/or separate UL WUS configurations.</w:t>
        </w:r>
      </w:hyperlink>
    </w:p>
    <w:p w14:paraId="06C28E55" w14:textId="36D619BF" w:rsidR="00E46060" w:rsidRDefault="00E46060">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81951203" w:history="1">
        <w:r w:rsidRPr="006C5826">
          <w:rPr>
            <w:rStyle w:val="Hyperlink"/>
            <w:rFonts w:cs="Arial"/>
            <w:noProof/>
          </w:rPr>
          <w:t>Proposal 3</w:t>
        </w:r>
        <w:r>
          <w:rPr>
            <w:rFonts w:asciiTheme="minorHAnsi" w:eastAsiaTheme="minorEastAsia" w:hAnsiTheme="minorHAnsi" w:cstheme="minorBidi"/>
            <w:b w:val="0"/>
            <w:noProof/>
            <w:kern w:val="2"/>
            <w:sz w:val="22"/>
            <w:szCs w:val="22"/>
            <w:lang w:val="en-FI" w:eastAsia="en-FI"/>
            <w14:ligatures w14:val="standardContextual"/>
          </w:rPr>
          <w:tab/>
        </w:r>
        <w:r w:rsidRPr="006C5826">
          <w:rPr>
            <w:rStyle w:val="Hyperlink"/>
            <w:noProof/>
          </w:rPr>
          <w:t>The</w:t>
        </w:r>
        <w:r w:rsidRPr="006C5826">
          <w:rPr>
            <w:rStyle w:val="Hyperlink"/>
            <w:rFonts w:cs="Arial"/>
            <w:noProof/>
            <w:lang w:val="en-CA"/>
          </w:rPr>
          <w:t xml:space="preserve"> UE keeps monitoring for on-demand SIB1 through the on-demand SIB1 window defined in RAN1 until it receives on-demand SIB1.</w:t>
        </w:r>
      </w:hyperlink>
    </w:p>
    <w:p w14:paraId="70DAFD10" w14:textId="62E26453" w:rsidR="00E46060" w:rsidRDefault="00E46060">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81951204" w:history="1">
        <w:r w:rsidRPr="006C5826">
          <w:rPr>
            <w:rStyle w:val="Hyperlink"/>
            <w:noProof/>
            <w:lang w:eastAsia="ja-JP"/>
          </w:rPr>
          <w:t>Proposal 4</w:t>
        </w:r>
        <w:r>
          <w:rPr>
            <w:rFonts w:asciiTheme="minorHAnsi" w:eastAsiaTheme="minorEastAsia" w:hAnsiTheme="minorHAnsi" w:cstheme="minorBidi"/>
            <w:b w:val="0"/>
            <w:noProof/>
            <w:kern w:val="2"/>
            <w:sz w:val="22"/>
            <w:szCs w:val="22"/>
            <w:lang w:val="en-FI" w:eastAsia="en-FI"/>
            <w14:ligatures w14:val="standardContextual"/>
          </w:rPr>
          <w:tab/>
        </w:r>
        <w:r w:rsidRPr="006C5826">
          <w:rPr>
            <w:rStyle w:val="Hyperlink"/>
            <w:noProof/>
            <w:lang w:eastAsia="ja-JP"/>
          </w:rPr>
          <w:t xml:space="preserve">New </w:t>
        </w:r>
        <w:r w:rsidRPr="006C5826">
          <w:rPr>
            <w:rStyle w:val="Hyperlink"/>
            <w:rFonts w:cs="Arial"/>
            <w:noProof/>
          </w:rPr>
          <w:t>NES-specific reselection priority parameters are defined for the purpose of prioritizing/deprioritizing a NES OnDemand-SIB1 Cell.</w:t>
        </w:r>
      </w:hyperlink>
    </w:p>
    <w:p w14:paraId="1C2B32C5" w14:textId="18E3BE67" w:rsidR="00E46060" w:rsidRDefault="00E46060">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81951205" w:history="1">
        <w:r w:rsidRPr="006C5826">
          <w:rPr>
            <w:rStyle w:val="Hyperlink"/>
            <w:noProof/>
            <w:lang w:eastAsia="ja-JP"/>
          </w:rPr>
          <w:t>Proposal 5</w:t>
        </w:r>
        <w:r>
          <w:rPr>
            <w:rFonts w:asciiTheme="minorHAnsi" w:eastAsiaTheme="minorEastAsia" w:hAnsiTheme="minorHAnsi" w:cstheme="minorBidi"/>
            <w:b w:val="0"/>
            <w:noProof/>
            <w:kern w:val="2"/>
            <w:sz w:val="22"/>
            <w:szCs w:val="22"/>
            <w:lang w:val="en-FI" w:eastAsia="en-FI"/>
            <w14:ligatures w14:val="standardContextual"/>
          </w:rPr>
          <w:tab/>
        </w:r>
        <w:r w:rsidRPr="006C5826">
          <w:rPr>
            <w:rStyle w:val="Hyperlink"/>
            <w:noProof/>
            <w:lang w:eastAsia="ja-JP"/>
          </w:rPr>
          <w:t xml:space="preserve">New </w:t>
        </w:r>
        <w:r w:rsidRPr="006C5826">
          <w:rPr>
            <w:rStyle w:val="Hyperlink"/>
            <w:rFonts w:cs="Arial"/>
            <w:noProof/>
          </w:rPr>
          <w:t>NES-specific threshold and/or an offset value(s) are defined for the purpose of prioritizing/deprioritizing a NES OnDemand-SIB1 Cell.</w:t>
        </w:r>
      </w:hyperlink>
    </w:p>
    <w:p w14:paraId="40476F08" w14:textId="14CE253B" w:rsidR="00E46060" w:rsidRDefault="00E46060">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81951206" w:history="1">
        <w:r w:rsidRPr="006C5826">
          <w:rPr>
            <w:rStyle w:val="Hyperlink"/>
            <w:noProof/>
            <w:lang w:eastAsia="ja-JP"/>
          </w:rPr>
          <w:t>Proposal 6</w:t>
        </w:r>
        <w:r>
          <w:rPr>
            <w:rFonts w:asciiTheme="minorHAnsi" w:eastAsiaTheme="minorEastAsia" w:hAnsiTheme="minorHAnsi" w:cstheme="minorBidi"/>
            <w:b w:val="0"/>
            <w:noProof/>
            <w:kern w:val="2"/>
            <w:sz w:val="22"/>
            <w:szCs w:val="22"/>
            <w:lang w:val="en-FI" w:eastAsia="en-FI"/>
            <w14:ligatures w14:val="standardContextual"/>
          </w:rPr>
          <w:tab/>
        </w:r>
        <w:r w:rsidRPr="006C5826">
          <w:rPr>
            <w:rStyle w:val="Hyperlink"/>
            <w:noProof/>
            <w:lang w:eastAsia="ja-JP"/>
          </w:rPr>
          <w:t>The SIB2 or SIB4 or a newly defined SIB in the overlapping Cell A may also give information on reselection priorities of neighbor NES-cells.</w:t>
        </w:r>
      </w:hyperlink>
    </w:p>
    <w:p w14:paraId="0F7B59FB" w14:textId="4ADDFAF3" w:rsidR="00E46060" w:rsidRDefault="00E46060">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81951207" w:history="1">
        <w:r w:rsidRPr="006C5826">
          <w:rPr>
            <w:rStyle w:val="Hyperlink"/>
            <w:noProof/>
          </w:rPr>
          <w:t>Proposal 7</w:t>
        </w:r>
        <w:r>
          <w:rPr>
            <w:rFonts w:asciiTheme="minorHAnsi" w:eastAsiaTheme="minorEastAsia" w:hAnsiTheme="minorHAnsi" w:cstheme="minorBidi"/>
            <w:b w:val="0"/>
            <w:noProof/>
            <w:kern w:val="2"/>
            <w:sz w:val="22"/>
            <w:szCs w:val="22"/>
            <w:lang w:val="en-FI" w:eastAsia="en-FI"/>
            <w14:ligatures w14:val="standardContextual"/>
          </w:rPr>
          <w:tab/>
        </w:r>
        <w:r w:rsidRPr="006C5826">
          <w:rPr>
            <w:rStyle w:val="Hyperlink"/>
            <w:noProof/>
            <w:lang w:eastAsia="ja-JP"/>
          </w:rPr>
          <w:t>Discuss how to support a functional coexistence of on-demand SIB1 and ANR.</w:t>
        </w:r>
      </w:hyperlink>
    </w:p>
    <w:p w14:paraId="0A379E05" w14:textId="7AD65AFB" w:rsidR="00E46060" w:rsidRDefault="00E46060">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81951208" w:history="1">
        <w:r w:rsidRPr="006C5826">
          <w:rPr>
            <w:rStyle w:val="Hyperlink"/>
            <w:noProof/>
            <w:lang w:eastAsia="ja-JP"/>
          </w:rPr>
          <w:t>Proposal 8</w:t>
        </w:r>
        <w:r>
          <w:rPr>
            <w:rFonts w:asciiTheme="minorHAnsi" w:eastAsiaTheme="minorEastAsia" w:hAnsiTheme="minorHAnsi" w:cstheme="minorBidi"/>
            <w:b w:val="0"/>
            <w:noProof/>
            <w:kern w:val="2"/>
            <w:sz w:val="22"/>
            <w:szCs w:val="22"/>
            <w:lang w:val="en-FI" w:eastAsia="en-FI"/>
            <w14:ligatures w14:val="standardContextual"/>
          </w:rPr>
          <w:tab/>
        </w:r>
        <w:r w:rsidRPr="006C5826">
          <w:rPr>
            <w:rStyle w:val="Hyperlink"/>
            <w:rFonts w:cs="Arial"/>
            <w:noProof/>
          </w:rPr>
          <w:t>RAN2 to support NES Cell identifying itself as a NES cell without having to rely on a Cell A.</w:t>
        </w:r>
      </w:hyperlink>
    </w:p>
    <w:p w14:paraId="12B5E343" w14:textId="5A4606CB" w:rsidR="00E46060" w:rsidRDefault="00E46060">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81951209" w:history="1">
        <w:r w:rsidRPr="006C5826">
          <w:rPr>
            <w:rStyle w:val="Hyperlink"/>
            <w:noProof/>
            <w:lang w:eastAsia="ja-JP"/>
          </w:rPr>
          <w:t>Proposal 9</w:t>
        </w:r>
        <w:r>
          <w:rPr>
            <w:rFonts w:asciiTheme="minorHAnsi" w:eastAsiaTheme="minorEastAsia" w:hAnsiTheme="minorHAnsi" w:cstheme="minorBidi"/>
            <w:b w:val="0"/>
            <w:noProof/>
            <w:kern w:val="2"/>
            <w:sz w:val="22"/>
            <w:szCs w:val="22"/>
            <w:lang w:val="en-FI" w:eastAsia="en-FI"/>
            <w14:ligatures w14:val="standardContextual"/>
          </w:rPr>
          <w:tab/>
        </w:r>
        <w:r w:rsidRPr="006C5826">
          <w:rPr>
            <w:rStyle w:val="Hyperlink"/>
            <w:rFonts w:cs="Arial"/>
            <w:noProof/>
          </w:rPr>
          <w:t>Discuss the means that would allow a UE to inform the NW about problems with on-demand SIB1 and UL WUS configuration provisioning.</w:t>
        </w:r>
      </w:hyperlink>
    </w:p>
    <w:p w14:paraId="0BAE8CE8" w14:textId="66DC32B7" w:rsidR="008241C9" w:rsidRDefault="008241C9" w:rsidP="003C7A6B">
      <w:pPr>
        <w:pStyle w:val="BodyText"/>
        <w:rPr>
          <w:b/>
          <w:bCs/>
        </w:rPr>
      </w:pPr>
      <w:r>
        <w:rPr>
          <w:b/>
          <w:bCs/>
          <w:lang w:val="en-US"/>
        </w:rPr>
        <w:fldChar w:fldCharType="end"/>
      </w:r>
      <w:r w:rsidRPr="00CE0424">
        <w:rPr>
          <w:b/>
          <w:bCs/>
        </w:rPr>
        <w:t xml:space="preserve"> </w:t>
      </w:r>
    </w:p>
    <w:p w14:paraId="560F521F" w14:textId="77777777" w:rsidR="00BD4D8A" w:rsidRPr="00CE0424" w:rsidRDefault="00BD4D8A" w:rsidP="00BD4D8A">
      <w:pPr>
        <w:pStyle w:val="BodyText"/>
        <w:rPr>
          <w:b/>
          <w:bCs/>
        </w:rPr>
      </w:pPr>
    </w:p>
    <w:p w14:paraId="24CE43C8" w14:textId="77777777" w:rsidR="00BD4D8A" w:rsidRPr="00CE0424" w:rsidRDefault="00BD4D8A" w:rsidP="00BD4D8A">
      <w:pPr>
        <w:pStyle w:val="Heading1"/>
      </w:pPr>
      <w:r w:rsidRPr="00CE0424">
        <w:t>References</w:t>
      </w:r>
    </w:p>
    <w:p w14:paraId="106E55D4" w14:textId="429B2C78" w:rsidR="003C7A6B" w:rsidRPr="00BB39C8" w:rsidRDefault="00B7359A" w:rsidP="00554FB6">
      <w:pPr>
        <w:pStyle w:val="Reference"/>
      </w:pPr>
      <w:bookmarkStart w:id="29" w:name="_Ref170198227"/>
      <w:bookmarkStart w:id="30" w:name="_Ref149582648"/>
      <w:r w:rsidRPr="006C69B9">
        <w:t>RP-240170, “Revised WID: Enhancements of network energy savings for NR”, RAN103, Maastricht, Netherlands, March 2024.</w:t>
      </w:r>
      <w:bookmarkEnd w:id="29"/>
    </w:p>
    <w:p w14:paraId="242C54C1" w14:textId="1F6F559D" w:rsidR="00BA4B5B" w:rsidRPr="00BB39C8" w:rsidRDefault="00BA4B5B" w:rsidP="00BA4B5B">
      <w:pPr>
        <w:pStyle w:val="Reference"/>
      </w:pPr>
      <w:bookmarkStart w:id="31" w:name="_Ref170201991"/>
      <w:bookmarkEnd w:id="30"/>
      <w:r w:rsidRPr="00BB39C8">
        <w:t>3GPP TS 38.3</w:t>
      </w:r>
      <w:r>
        <w:t>31</w:t>
      </w:r>
      <w:r w:rsidRPr="00BB39C8">
        <w:t xml:space="preserve"> V18.1.0, Technical Specification Group Radio Access Network; NR; </w:t>
      </w:r>
      <w:r>
        <w:t>Radio Resource Control (RRC) protocol specification</w:t>
      </w:r>
      <w:r w:rsidR="00806093">
        <w:t>, Release 18.</w:t>
      </w:r>
      <w:bookmarkEnd w:id="31"/>
    </w:p>
    <w:p w14:paraId="1C3C1FBE" w14:textId="061605E2" w:rsidR="00047858" w:rsidRDefault="00047858" w:rsidP="00047858">
      <w:pPr>
        <w:pStyle w:val="Reference"/>
      </w:pPr>
      <w:bookmarkStart w:id="32" w:name="_Ref170136374"/>
      <w:bookmarkStart w:id="33" w:name="_Ref181358994"/>
      <w:r w:rsidRPr="00BB39C8">
        <w:t>3GPP T</w:t>
      </w:r>
      <w:r w:rsidR="00FA68F2" w:rsidRPr="00BB39C8">
        <w:t>S</w:t>
      </w:r>
      <w:r w:rsidRPr="00BB39C8">
        <w:t xml:space="preserve"> 38.</w:t>
      </w:r>
      <w:r w:rsidR="0069376C" w:rsidRPr="00BB39C8">
        <w:t>3</w:t>
      </w:r>
      <w:r w:rsidR="00BB39C8" w:rsidRPr="00BB39C8">
        <w:t>0</w:t>
      </w:r>
      <w:r w:rsidR="0069376C" w:rsidRPr="00BB39C8">
        <w:t>0</w:t>
      </w:r>
      <w:r w:rsidRPr="00BB39C8">
        <w:t xml:space="preserve"> V18.1.0, </w:t>
      </w:r>
      <w:r w:rsidR="00CC1DBF" w:rsidRPr="00BB39C8">
        <w:t>Technical Specification Group Radio Access Network; NR; NR and NG-RAN Overall Description</w:t>
      </w:r>
      <w:bookmarkEnd w:id="32"/>
      <w:r w:rsidR="00806093">
        <w:t>, Release 18.</w:t>
      </w:r>
      <w:bookmarkEnd w:id="33"/>
    </w:p>
    <w:p w14:paraId="23A2CE7C" w14:textId="1F12FCA9" w:rsidR="00574071" w:rsidRDefault="00574071" w:rsidP="00574071">
      <w:pPr>
        <w:pStyle w:val="Reference"/>
      </w:pPr>
      <w:bookmarkStart w:id="34" w:name="_Ref177564008"/>
      <w:r>
        <w:t>RP-242354, “</w:t>
      </w:r>
      <w:r w:rsidRPr="00D91440">
        <w:t>Revised WID: Enhancements of network energy savings for NR</w:t>
      </w:r>
      <w:r>
        <w:t xml:space="preserve">”, </w:t>
      </w:r>
      <w:r w:rsidR="00001372">
        <w:t>RAN105</w:t>
      </w:r>
      <w:r w:rsidR="0007695C">
        <w:t xml:space="preserve">, </w:t>
      </w:r>
      <w:r w:rsidR="00412141">
        <w:t>Melbourne, Australia, September</w:t>
      </w:r>
      <w:r>
        <w:t xml:space="preserve"> 2024.</w:t>
      </w:r>
      <w:bookmarkEnd w:id="34"/>
    </w:p>
    <w:p w14:paraId="7144028D" w14:textId="77777777" w:rsidR="00574071" w:rsidRPr="00BB39C8" w:rsidRDefault="00574071" w:rsidP="007F096D">
      <w:pPr>
        <w:pStyle w:val="Reference"/>
        <w:numPr>
          <w:ilvl w:val="0"/>
          <w:numId w:val="0"/>
        </w:numPr>
        <w:ind w:left="567"/>
      </w:pPr>
    </w:p>
    <w:p w14:paraId="592600DC" w14:textId="094D832F" w:rsidR="00416ACA" w:rsidRPr="00AA6FA5" w:rsidRDefault="00416ACA" w:rsidP="00416ACA">
      <w:pPr>
        <w:pStyle w:val="Heading1"/>
        <w:rPr>
          <w:szCs w:val="36"/>
        </w:rPr>
      </w:pPr>
      <w:bookmarkStart w:id="35" w:name="_In-sequence_SDU_delivery"/>
      <w:bookmarkEnd w:id="35"/>
      <w:r w:rsidRPr="00AA6FA5">
        <w:rPr>
          <w:szCs w:val="36"/>
        </w:rPr>
        <w:t>A</w:t>
      </w:r>
      <w:r w:rsidR="000A5EB7">
        <w:rPr>
          <w:szCs w:val="36"/>
        </w:rPr>
        <w:t xml:space="preserve">ppendix </w:t>
      </w:r>
      <w:r w:rsidR="00C11274">
        <w:rPr>
          <w:szCs w:val="36"/>
        </w:rPr>
        <w:t>A</w:t>
      </w:r>
    </w:p>
    <w:p w14:paraId="2DF3EBFE" w14:textId="448A2D7C" w:rsidR="00A26B94" w:rsidRPr="00AA6FA5" w:rsidRDefault="00A26B94" w:rsidP="00A26B94">
      <w:pPr>
        <w:pStyle w:val="Heading3"/>
        <w:rPr>
          <w:rFonts w:cs="Arial"/>
          <w:b/>
          <w:bCs/>
          <w:szCs w:val="28"/>
        </w:rPr>
      </w:pPr>
      <w:bookmarkStart w:id="36" w:name="_Toc164440669"/>
      <w:r w:rsidRPr="00AA6FA5">
        <w:rPr>
          <w:rFonts w:cs="Arial"/>
          <w:b/>
          <w:bCs/>
          <w:szCs w:val="28"/>
        </w:rPr>
        <w:t>RAN1#116</w:t>
      </w:r>
      <w:bookmarkEnd w:id="36"/>
      <w:r w:rsidR="00090A7C" w:rsidRPr="00AA6FA5">
        <w:rPr>
          <w:rFonts w:cs="Arial"/>
          <w:b/>
          <w:bCs/>
          <w:szCs w:val="28"/>
        </w:rPr>
        <w:t xml:space="preserve"> Agreements</w:t>
      </w:r>
    </w:p>
    <w:p w14:paraId="0903F293" w14:textId="77777777" w:rsidR="00A26B94" w:rsidRPr="00A26B94" w:rsidRDefault="00A26B94" w:rsidP="00A26B94">
      <w:pPr>
        <w:rPr>
          <w:rFonts w:ascii="Arial" w:hAnsi="Arial" w:cs="Arial"/>
          <w:b/>
          <w:bCs/>
          <w:highlight w:val="green"/>
          <w:lang w:eastAsia="x-none"/>
        </w:rPr>
      </w:pPr>
      <w:r w:rsidRPr="00A26B94">
        <w:rPr>
          <w:rFonts w:ascii="Arial" w:hAnsi="Arial" w:cs="Arial"/>
          <w:b/>
          <w:bCs/>
          <w:highlight w:val="green"/>
          <w:lang w:eastAsia="x-none"/>
        </w:rPr>
        <w:t>Agreement</w:t>
      </w:r>
    </w:p>
    <w:p w14:paraId="777D9C7C" w14:textId="77777777" w:rsidR="00A26B94" w:rsidRPr="00A26B94" w:rsidRDefault="00A26B94" w:rsidP="00A26B94">
      <w:pPr>
        <w:rPr>
          <w:rFonts w:ascii="Arial" w:eastAsia="PMingLiU" w:hAnsi="Arial" w:cs="Arial"/>
          <w:bCs/>
          <w:iCs/>
          <w:lang w:val="en-US" w:eastAsia="zh-TW"/>
        </w:rPr>
      </w:pPr>
      <w:r w:rsidRPr="00A26B94">
        <w:rPr>
          <w:rFonts w:ascii="Arial" w:eastAsia="PMingLiU" w:hAnsi="Arial" w:cs="Arial"/>
          <w:bCs/>
          <w:iCs/>
          <w:lang w:val="en-US" w:eastAsia="zh-TW"/>
        </w:rPr>
        <w:t>For discussion purpose, the following assumption will be used in RAN1</w:t>
      </w:r>
    </w:p>
    <w:p w14:paraId="28E942E4" w14:textId="77777777" w:rsidR="00A26B94" w:rsidRPr="00A26B94" w:rsidRDefault="00A26B94" w:rsidP="00881DE5">
      <w:pPr>
        <w:numPr>
          <w:ilvl w:val="0"/>
          <w:numId w:val="14"/>
        </w:numPr>
        <w:overflowPunct/>
        <w:autoSpaceDE/>
        <w:autoSpaceDN/>
        <w:adjustRightInd/>
        <w:spacing w:after="0"/>
        <w:textAlignment w:val="auto"/>
        <w:rPr>
          <w:rFonts w:ascii="Arial" w:eastAsia="PMingLiU" w:hAnsi="Arial" w:cs="Arial"/>
          <w:bCs/>
          <w:iCs/>
          <w:lang w:val="en-US" w:eastAsia="zh-TW"/>
        </w:rPr>
      </w:pPr>
      <w:r w:rsidRPr="00A26B94">
        <w:rPr>
          <w:rFonts w:ascii="Arial" w:eastAsia="PMingLiU" w:hAnsi="Arial" w:cs="Arial"/>
          <w:bCs/>
          <w:iCs/>
          <w:lang w:val="en-US" w:eastAsia="zh-TW"/>
        </w:rPr>
        <w:t>Cell A: A cell that is periodically transmitting at least its own SIB1</w:t>
      </w:r>
    </w:p>
    <w:p w14:paraId="17B7E724" w14:textId="77777777" w:rsidR="00A26B94" w:rsidRPr="00A26B94" w:rsidRDefault="00A26B94" w:rsidP="00881DE5">
      <w:pPr>
        <w:numPr>
          <w:ilvl w:val="0"/>
          <w:numId w:val="14"/>
        </w:numPr>
        <w:overflowPunct/>
        <w:autoSpaceDE/>
        <w:autoSpaceDN/>
        <w:adjustRightInd/>
        <w:spacing w:after="0"/>
        <w:textAlignment w:val="auto"/>
        <w:rPr>
          <w:rFonts w:ascii="Arial" w:eastAsia="PMingLiU" w:hAnsi="Arial" w:cs="Arial"/>
          <w:bCs/>
          <w:iCs/>
          <w:lang w:val="en-US" w:eastAsia="zh-TW"/>
        </w:rPr>
      </w:pPr>
      <w:r w:rsidRPr="00A26B94">
        <w:rPr>
          <w:rFonts w:ascii="Arial" w:eastAsia="PMingLiU" w:hAnsi="Arial" w:cs="Arial"/>
          <w:bCs/>
          <w:iCs/>
          <w:lang w:val="en-US" w:eastAsia="zh-TW"/>
        </w:rPr>
        <w:t>NES Cell: A cell that may transmit SIB1 transmission in response to UL WUS from a UE</w:t>
      </w:r>
    </w:p>
    <w:p w14:paraId="052B2068" w14:textId="77777777" w:rsidR="00A26B94" w:rsidRPr="00A26B94" w:rsidRDefault="00A26B94" w:rsidP="00A26B94">
      <w:pPr>
        <w:rPr>
          <w:rFonts w:ascii="Arial" w:eastAsia="PMingLiU" w:hAnsi="Arial" w:cs="Arial"/>
          <w:bCs/>
          <w:iCs/>
          <w:lang w:val="en-US" w:eastAsia="zh-TW"/>
        </w:rPr>
      </w:pPr>
      <w:r w:rsidRPr="00A26B94">
        <w:rPr>
          <w:rFonts w:ascii="Arial" w:eastAsia="PMingLiU" w:hAnsi="Arial" w:cs="Arial"/>
          <w:bCs/>
          <w:iCs/>
          <w:lang w:val="en-US" w:eastAsia="zh-TW"/>
        </w:rPr>
        <w:t>For the further study of on-demand SIB1 for idle/inactive mode UE, RAN1 studies the following options.</w:t>
      </w:r>
    </w:p>
    <w:p w14:paraId="6286DE77" w14:textId="77777777" w:rsidR="00A26B94" w:rsidRPr="00A26B94" w:rsidRDefault="00A26B94" w:rsidP="00A26B94">
      <w:pPr>
        <w:rPr>
          <w:rFonts w:ascii="Arial" w:eastAsia="PMingLiU" w:hAnsi="Arial" w:cs="Arial"/>
          <w:bCs/>
          <w:iCs/>
          <w:lang w:val="en-US" w:eastAsia="zh-TW"/>
        </w:rPr>
      </w:pPr>
      <w:r w:rsidRPr="00A26B94">
        <w:rPr>
          <w:rFonts w:ascii="Arial" w:eastAsia="PMingLiU" w:hAnsi="Arial" w:cs="Arial"/>
          <w:bCs/>
          <w:iCs/>
          <w:lang w:val="en-US" w:eastAsia="zh-TW"/>
        </w:rPr>
        <w:t>On target cell of UL WUS transmission:</w:t>
      </w:r>
    </w:p>
    <w:p w14:paraId="6B116D45" w14:textId="77777777" w:rsidR="00A26B94" w:rsidRPr="00A26B94" w:rsidRDefault="00A26B94" w:rsidP="00881DE5">
      <w:pPr>
        <w:numPr>
          <w:ilvl w:val="0"/>
          <w:numId w:val="14"/>
        </w:numPr>
        <w:overflowPunct/>
        <w:autoSpaceDE/>
        <w:autoSpaceDN/>
        <w:adjustRightInd/>
        <w:spacing w:after="0"/>
        <w:textAlignment w:val="auto"/>
        <w:rPr>
          <w:rFonts w:ascii="Arial" w:eastAsia="PMingLiU" w:hAnsi="Arial" w:cs="Arial"/>
          <w:bCs/>
          <w:iCs/>
          <w:lang w:val="en-US" w:eastAsia="zh-TW"/>
        </w:rPr>
      </w:pPr>
      <w:r w:rsidRPr="00A26B94">
        <w:rPr>
          <w:rFonts w:ascii="Arial" w:eastAsia="PMingLiU" w:hAnsi="Arial" w:cs="Arial"/>
          <w:bCs/>
          <w:iCs/>
          <w:lang w:val="en-US" w:eastAsia="zh-TW"/>
        </w:rPr>
        <w:t>Option 1: UE transmits UL WUS to NES Cell</w:t>
      </w:r>
    </w:p>
    <w:p w14:paraId="1699DB71" w14:textId="77777777" w:rsidR="00A26B94" w:rsidRPr="00A26B94" w:rsidRDefault="00A26B94" w:rsidP="00881DE5">
      <w:pPr>
        <w:numPr>
          <w:ilvl w:val="0"/>
          <w:numId w:val="14"/>
        </w:numPr>
        <w:overflowPunct/>
        <w:autoSpaceDE/>
        <w:autoSpaceDN/>
        <w:adjustRightInd/>
        <w:spacing w:after="0"/>
        <w:textAlignment w:val="auto"/>
        <w:rPr>
          <w:rFonts w:ascii="Arial" w:eastAsia="PMingLiU" w:hAnsi="Arial" w:cs="Arial"/>
          <w:bCs/>
          <w:iCs/>
          <w:lang w:val="en-US" w:eastAsia="zh-TW"/>
        </w:rPr>
      </w:pPr>
      <w:r w:rsidRPr="00A26B94">
        <w:rPr>
          <w:rFonts w:ascii="Arial" w:eastAsia="PMingLiU" w:hAnsi="Arial" w:cs="Arial"/>
          <w:bCs/>
          <w:iCs/>
          <w:lang w:val="en-US" w:eastAsia="zh-TW"/>
        </w:rPr>
        <w:t>Option 2: UE transmits UL WUS to Cell A</w:t>
      </w:r>
    </w:p>
    <w:p w14:paraId="27843CC5" w14:textId="77777777" w:rsidR="00A26B94" w:rsidRPr="00A26B94" w:rsidRDefault="00A26B94" w:rsidP="00A26B94">
      <w:pPr>
        <w:rPr>
          <w:rFonts w:ascii="Arial" w:eastAsia="PMingLiU" w:hAnsi="Arial" w:cs="Arial"/>
          <w:bCs/>
          <w:iCs/>
          <w:lang w:val="en-US" w:eastAsia="zh-TW"/>
        </w:rPr>
      </w:pPr>
      <w:r w:rsidRPr="00A26B94">
        <w:rPr>
          <w:rFonts w:ascii="Arial" w:eastAsia="PMingLiU" w:hAnsi="Arial" w:cs="Arial"/>
          <w:bCs/>
          <w:iCs/>
          <w:lang w:val="en-US" w:eastAsia="zh-TW"/>
        </w:rPr>
        <w:t>On configuration provision for UL WUS transmission</w:t>
      </w:r>
    </w:p>
    <w:p w14:paraId="171C0652" w14:textId="77777777" w:rsidR="00A26B94" w:rsidRPr="00A26B94" w:rsidRDefault="00A26B94" w:rsidP="00881DE5">
      <w:pPr>
        <w:numPr>
          <w:ilvl w:val="0"/>
          <w:numId w:val="14"/>
        </w:numPr>
        <w:overflowPunct/>
        <w:autoSpaceDE/>
        <w:autoSpaceDN/>
        <w:adjustRightInd/>
        <w:spacing w:after="0"/>
        <w:textAlignment w:val="auto"/>
        <w:rPr>
          <w:rFonts w:ascii="Arial" w:eastAsia="PMingLiU" w:hAnsi="Arial" w:cs="Arial"/>
          <w:bCs/>
          <w:iCs/>
          <w:lang w:val="en-US" w:eastAsia="zh-TW"/>
        </w:rPr>
      </w:pPr>
      <w:r w:rsidRPr="00A26B94">
        <w:rPr>
          <w:rFonts w:ascii="Arial" w:eastAsia="PMingLiU" w:hAnsi="Arial" w:cs="Arial"/>
          <w:bCs/>
          <w:iCs/>
          <w:lang w:val="en-US" w:eastAsia="zh-TW"/>
        </w:rPr>
        <w:t>Option A: UE obtains the UL WUS configuration from NES Cell</w:t>
      </w:r>
    </w:p>
    <w:p w14:paraId="292B2679" w14:textId="77777777" w:rsidR="00A26B94" w:rsidRPr="00A26B94" w:rsidRDefault="00A26B94" w:rsidP="00881DE5">
      <w:pPr>
        <w:numPr>
          <w:ilvl w:val="0"/>
          <w:numId w:val="14"/>
        </w:numPr>
        <w:overflowPunct/>
        <w:autoSpaceDE/>
        <w:autoSpaceDN/>
        <w:adjustRightInd/>
        <w:spacing w:after="0"/>
        <w:textAlignment w:val="auto"/>
        <w:rPr>
          <w:rFonts w:ascii="Arial" w:eastAsia="PMingLiU" w:hAnsi="Arial" w:cs="Arial"/>
          <w:bCs/>
          <w:iCs/>
          <w:lang w:val="en-US" w:eastAsia="zh-TW"/>
        </w:rPr>
      </w:pPr>
      <w:r w:rsidRPr="00A26B94">
        <w:rPr>
          <w:rFonts w:ascii="Arial" w:eastAsia="PMingLiU" w:hAnsi="Arial" w:cs="Arial"/>
          <w:bCs/>
          <w:iCs/>
          <w:lang w:val="en-US" w:eastAsia="zh-TW"/>
        </w:rPr>
        <w:t xml:space="preserve">Option B: UE obtains the UL WUS configuration from Cell A </w:t>
      </w:r>
    </w:p>
    <w:p w14:paraId="776FA9A6" w14:textId="77777777" w:rsidR="00A26B94" w:rsidRPr="00A26B94" w:rsidRDefault="00A26B94" w:rsidP="00A26B94">
      <w:pPr>
        <w:rPr>
          <w:rFonts w:ascii="Arial" w:eastAsia="PMingLiU" w:hAnsi="Arial" w:cs="Arial"/>
          <w:bCs/>
          <w:iCs/>
          <w:lang w:val="en-US" w:eastAsia="zh-TW"/>
        </w:rPr>
      </w:pPr>
      <w:r w:rsidRPr="00A26B94">
        <w:rPr>
          <w:rFonts w:ascii="Arial" w:eastAsia="PMingLiU" w:hAnsi="Arial" w:cs="Arial"/>
          <w:bCs/>
          <w:iCs/>
          <w:lang w:val="en-US" w:eastAsia="zh-TW"/>
        </w:rPr>
        <w:t>Other options are not precluded</w:t>
      </w:r>
    </w:p>
    <w:p w14:paraId="11CC4044" w14:textId="77777777" w:rsidR="00A26B94" w:rsidRPr="00A26B94" w:rsidRDefault="00A26B94" w:rsidP="00A26B94">
      <w:pPr>
        <w:rPr>
          <w:rFonts w:ascii="Arial" w:hAnsi="Arial" w:cs="Arial"/>
          <w:lang w:eastAsia="x-none"/>
        </w:rPr>
      </w:pPr>
    </w:p>
    <w:p w14:paraId="63CA2706" w14:textId="77777777" w:rsidR="00A26B94" w:rsidRPr="00A26B94" w:rsidRDefault="00A26B94" w:rsidP="00A26B94">
      <w:pPr>
        <w:rPr>
          <w:rFonts w:ascii="Arial" w:hAnsi="Arial" w:cs="Arial"/>
          <w:b/>
          <w:bCs/>
          <w:highlight w:val="green"/>
          <w:lang w:eastAsia="x-none"/>
        </w:rPr>
      </w:pPr>
      <w:r w:rsidRPr="00A26B94">
        <w:rPr>
          <w:rFonts w:ascii="Arial" w:hAnsi="Arial" w:cs="Arial"/>
          <w:b/>
          <w:bCs/>
          <w:highlight w:val="green"/>
          <w:lang w:eastAsia="x-none"/>
        </w:rPr>
        <w:t>Agreement</w:t>
      </w:r>
    </w:p>
    <w:p w14:paraId="5D480578" w14:textId="77777777" w:rsidR="00A26B94" w:rsidRPr="00A26B94" w:rsidRDefault="00A26B94" w:rsidP="00A26B94">
      <w:pPr>
        <w:rPr>
          <w:rFonts w:ascii="Arial" w:eastAsia="PMingLiU" w:hAnsi="Arial" w:cs="Arial"/>
          <w:lang w:eastAsia="zh-TW"/>
        </w:rPr>
      </w:pPr>
      <w:r w:rsidRPr="00A26B94">
        <w:rPr>
          <w:rFonts w:ascii="Arial" w:eastAsia="PMingLiU" w:hAnsi="Arial" w:cs="Arial"/>
          <w:lang w:eastAsia="zh-TW"/>
        </w:rPr>
        <w:t xml:space="preserve">For further study of achievable NES gain with on-demand SIB1 for idle/inactive mode UE, </w:t>
      </w:r>
    </w:p>
    <w:p w14:paraId="2F06A2D6"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bookmarkStart w:id="37" w:name="OLE_LINK185"/>
      <w:r w:rsidRPr="00A26B94">
        <w:rPr>
          <w:rFonts w:ascii="Arial" w:eastAsia="PMingLiU" w:hAnsi="Arial" w:cs="Arial"/>
          <w:sz w:val="20"/>
          <w:szCs w:val="20"/>
          <w:lang w:eastAsia="zh-TW"/>
        </w:rPr>
        <w:t>Assume the following for network energy evaluation of non-NES cell in FR1:</w:t>
      </w:r>
      <w:bookmarkStart w:id="38" w:name="OLE_LINK188"/>
      <w:bookmarkEnd w:id="37"/>
    </w:p>
    <w:p w14:paraId="2CA1C835"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Empty/low/medium cell load as defined in 38.864</w:t>
      </w:r>
    </w:p>
    <w:p w14:paraId="558A5246"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bookmarkStart w:id="39" w:name="OLE_LINK189"/>
      <w:r w:rsidRPr="00A26B94">
        <w:rPr>
          <w:rFonts w:ascii="Arial" w:eastAsia="PMingLiU" w:hAnsi="Arial" w:cs="Arial"/>
          <w:sz w:val="20"/>
          <w:szCs w:val="20"/>
          <w:lang w:eastAsia="zh-TW"/>
        </w:rPr>
        <w:t>Cat 1/Cat 2 BS as defined in 38.864</w:t>
      </w:r>
    </w:p>
    <w:bookmarkEnd w:id="38"/>
    <w:bookmarkEnd w:id="39"/>
    <w:p w14:paraId="36832A09"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30kHz SCS, DDDSU TDD pattern</w:t>
      </w:r>
    </w:p>
    <w:p w14:paraId="60F0769B" w14:textId="77777777" w:rsidR="00A26B94" w:rsidRPr="00A26B94" w:rsidRDefault="00A26B94" w:rsidP="00881DE5">
      <w:pPr>
        <w:pStyle w:val="ListParagraph"/>
        <w:numPr>
          <w:ilvl w:val="2"/>
          <w:numId w:val="14"/>
        </w:numPr>
        <w:overflowPunct/>
        <w:autoSpaceDE/>
        <w:autoSpaceDN/>
        <w:adjustRightInd/>
        <w:textAlignment w:val="auto"/>
        <w:rPr>
          <w:rFonts w:ascii="Arial" w:eastAsia="PMingLiU" w:hAnsi="Arial" w:cs="Arial"/>
          <w:sz w:val="20"/>
          <w:szCs w:val="20"/>
          <w:lang w:val="en-GB" w:eastAsia="zh-TW"/>
        </w:rPr>
      </w:pPr>
      <w:r w:rsidRPr="5FF72D84">
        <w:rPr>
          <w:rFonts w:ascii="Arial" w:eastAsia="PMingLiU" w:hAnsi="Arial" w:cs="Arial"/>
          <w:sz w:val="20"/>
          <w:szCs w:val="20"/>
          <w:lang w:val="en-GB" w:eastAsia="zh-TW"/>
        </w:rPr>
        <w:t xml:space="preserve">Case A: 20ms SSB period with 20ms SIB1 period; </w:t>
      </w:r>
    </w:p>
    <w:p w14:paraId="04030243" w14:textId="77777777" w:rsidR="00A26B94" w:rsidRPr="00A26B94" w:rsidRDefault="00A26B94" w:rsidP="00881DE5">
      <w:pPr>
        <w:pStyle w:val="ListParagraph"/>
        <w:numPr>
          <w:ilvl w:val="2"/>
          <w:numId w:val="14"/>
        </w:numPr>
        <w:overflowPunct/>
        <w:autoSpaceDE/>
        <w:autoSpaceDN/>
        <w:adjustRightInd/>
        <w:textAlignment w:val="auto"/>
        <w:rPr>
          <w:rFonts w:ascii="Arial" w:eastAsia="PMingLiU" w:hAnsi="Arial" w:cs="Arial"/>
          <w:sz w:val="20"/>
          <w:szCs w:val="20"/>
          <w:lang w:val="en-GB" w:eastAsia="zh-TW"/>
        </w:rPr>
      </w:pPr>
      <w:r w:rsidRPr="5FF72D84">
        <w:rPr>
          <w:rFonts w:ascii="Arial" w:eastAsia="PMingLiU" w:hAnsi="Arial" w:cs="Arial"/>
          <w:sz w:val="20"/>
          <w:szCs w:val="20"/>
          <w:lang w:val="en-GB" w:eastAsia="zh-TW"/>
        </w:rPr>
        <w:t>Case C: 20ms SSB period with 160ms SIB1 period;</w:t>
      </w:r>
    </w:p>
    <w:p w14:paraId="027A71AD" w14:textId="77777777" w:rsidR="00A26B94" w:rsidRPr="00A26B94" w:rsidRDefault="00A26B94" w:rsidP="00881DE5">
      <w:pPr>
        <w:pStyle w:val="ListParagraph"/>
        <w:numPr>
          <w:ilvl w:val="2"/>
          <w:numId w:val="14"/>
        </w:numPr>
        <w:overflowPunct/>
        <w:autoSpaceDE/>
        <w:autoSpaceDN/>
        <w:adjustRightInd/>
        <w:textAlignment w:val="auto"/>
        <w:rPr>
          <w:rFonts w:ascii="Arial" w:eastAsia="PMingLiU" w:hAnsi="Arial" w:cs="Arial"/>
          <w:sz w:val="20"/>
          <w:szCs w:val="20"/>
          <w:lang w:val="en-GB" w:eastAsia="zh-TW"/>
        </w:rPr>
      </w:pPr>
      <w:r w:rsidRPr="5FF72D84">
        <w:rPr>
          <w:rFonts w:ascii="Arial" w:eastAsia="PMingLiU" w:hAnsi="Arial" w:cs="Arial"/>
          <w:sz w:val="20"/>
          <w:szCs w:val="20"/>
          <w:lang w:val="en-GB" w:eastAsia="zh-TW"/>
        </w:rPr>
        <w:t>Case D: 20ms SSB period with 40ms SIB1 period;</w:t>
      </w:r>
    </w:p>
    <w:p w14:paraId="2E67A934" w14:textId="77777777" w:rsidR="00A26B94" w:rsidRPr="00A26B94" w:rsidRDefault="00A26B94" w:rsidP="00A26B94">
      <w:pPr>
        <w:ind w:leftChars="340" w:left="680"/>
        <w:rPr>
          <w:rFonts w:ascii="Arial" w:eastAsia="PMingLiU" w:hAnsi="Arial" w:cs="Arial"/>
          <w:lang w:eastAsia="zh-TW"/>
        </w:rPr>
      </w:pPr>
      <w:bookmarkStart w:id="40" w:name="OLE_LINK186"/>
      <w:r w:rsidRPr="00A26B94">
        <w:rPr>
          <w:rFonts w:ascii="Arial" w:eastAsia="PMingLiU" w:hAnsi="Arial" w:cs="Arial"/>
          <w:lang w:eastAsia="zh-TW"/>
        </w:rPr>
        <w:t>Note: Other SSB/SIB1 periodicity assumptions are not precluded (up to companies to report)</w:t>
      </w:r>
    </w:p>
    <w:bookmarkEnd w:id="40"/>
    <w:p w14:paraId="59D301F0"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lastRenderedPageBreak/>
        <w:t xml:space="preserve">4 or 8 </w:t>
      </w:r>
      <w:proofErr w:type="spellStart"/>
      <w:r w:rsidRPr="00A26B94">
        <w:rPr>
          <w:rFonts w:ascii="Arial" w:eastAsia="PMingLiU" w:hAnsi="Arial" w:cs="Arial"/>
          <w:sz w:val="20"/>
          <w:szCs w:val="20"/>
          <w:lang w:eastAsia="zh-TW"/>
        </w:rPr>
        <w:t>SSBs</w:t>
      </w:r>
      <w:proofErr w:type="spellEnd"/>
      <w:r w:rsidRPr="00A26B94">
        <w:rPr>
          <w:rFonts w:ascii="Arial" w:eastAsia="PMingLiU" w:hAnsi="Arial" w:cs="Arial"/>
          <w:sz w:val="20"/>
          <w:szCs w:val="20"/>
          <w:lang w:eastAsia="zh-TW"/>
        </w:rPr>
        <w:t xml:space="preserve"> in a SSB burst with SSB pattern case C</w:t>
      </w:r>
    </w:p>
    <w:p w14:paraId="0EFE4110"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20ms or 160ms PRACH monitoring period</w:t>
      </w:r>
    </w:p>
    <w:p w14:paraId="4B12B35E"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Assume the following for network energy evaluation of NES cell in FR1:</w:t>
      </w:r>
    </w:p>
    <w:p w14:paraId="2777EB9A"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Empty/low/medium cell load as defined in 38.864</w:t>
      </w:r>
    </w:p>
    <w:p w14:paraId="3E962D3D"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Cat 1/Cat 2 BS as defined in 38.864</w:t>
      </w:r>
    </w:p>
    <w:p w14:paraId="22526324"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30kHz SCS, DDDSU TDD pattern</w:t>
      </w:r>
    </w:p>
    <w:p w14:paraId="4DB217B8" w14:textId="77777777" w:rsidR="00A26B94" w:rsidRPr="00A26B94" w:rsidRDefault="00A26B94" w:rsidP="00881DE5">
      <w:pPr>
        <w:pStyle w:val="ListParagraph"/>
        <w:numPr>
          <w:ilvl w:val="2"/>
          <w:numId w:val="14"/>
        </w:numPr>
        <w:overflowPunct/>
        <w:autoSpaceDE/>
        <w:autoSpaceDN/>
        <w:adjustRightInd/>
        <w:textAlignment w:val="auto"/>
        <w:rPr>
          <w:rFonts w:ascii="Arial" w:eastAsia="PMingLiU" w:hAnsi="Arial" w:cs="Arial"/>
          <w:sz w:val="20"/>
          <w:szCs w:val="20"/>
          <w:lang w:val="en-GB" w:eastAsia="zh-TW"/>
        </w:rPr>
      </w:pPr>
      <w:r w:rsidRPr="5FF72D84">
        <w:rPr>
          <w:rFonts w:ascii="Arial" w:eastAsia="PMingLiU" w:hAnsi="Arial" w:cs="Arial"/>
          <w:sz w:val="20"/>
          <w:szCs w:val="20"/>
          <w:lang w:val="en-GB" w:eastAsia="zh-TW"/>
        </w:rPr>
        <w:t xml:space="preserve">Case 1: 20ms SSB period with no SIB1 transmitted; </w:t>
      </w:r>
    </w:p>
    <w:p w14:paraId="4444DE29" w14:textId="77777777" w:rsidR="00A26B94" w:rsidRPr="00A26B94" w:rsidRDefault="00A26B94" w:rsidP="00A26B94">
      <w:pPr>
        <w:ind w:leftChars="340" w:left="680"/>
        <w:rPr>
          <w:rFonts w:ascii="Arial" w:eastAsia="PMingLiU" w:hAnsi="Arial" w:cs="Arial"/>
          <w:strike/>
          <w:lang w:eastAsia="zh-TW"/>
        </w:rPr>
      </w:pPr>
      <w:r w:rsidRPr="00A26B94">
        <w:rPr>
          <w:rFonts w:ascii="Arial" w:eastAsia="PMingLiU" w:hAnsi="Arial" w:cs="Arial"/>
          <w:lang w:eastAsia="zh-TW"/>
        </w:rPr>
        <w:t>Note: Other SSB/SIB1 assumptions are not precluded (up to companies to report)</w:t>
      </w:r>
    </w:p>
    <w:p w14:paraId="210BAF73"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 xml:space="preserve">4 or 8 </w:t>
      </w:r>
      <w:proofErr w:type="spellStart"/>
      <w:r w:rsidRPr="00A26B94">
        <w:rPr>
          <w:rFonts w:ascii="Arial" w:eastAsia="PMingLiU" w:hAnsi="Arial" w:cs="Arial"/>
          <w:sz w:val="20"/>
          <w:szCs w:val="20"/>
          <w:lang w:eastAsia="zh-TW"/>
        </w:rPr>
        <w:t>SSBs</w:t>
      </w:r>
      <w:proofErr w:type="spellEnd"/>
      <w:r w:rsidRPr="00A26B94">
        <w:rPr>
          <w:rFonts w:ascii="Arial" w:eastAsia="PMingLiU" w:hAnsi="Arial" w:cs="Arial"/>
          <w:sz w:val="20"/>
          <w:szCs w:val="20"/>
          <w:lang w:eastAsia="zh-TW"/>
        </w:rPr>
        <w:t xml:space="preserve"> in a SSB burst with SSB pattern case C</w:t>
      </w:r>
    </w:p>
    <w:p w14:paraId="58569F79"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val="en-GB" w:eastAsia="zh-TW"/>
        </w:rPr>
      </w:pPr>
      <w:r w:rsidRPr="5FF72D84">
        <w:rPr>
          <w:rFonts w:ascii="Arial" w:eastAsia="PMingLiU" w:hAnsi="Arial" w:cs="Arial"/>
          <w:sz w:val="20"/>
          <w:szCs w:val="20"/>
          <w:lang w:val="en-GB" w:eastAsia="zh-TW"/>
        </w:rPr>
        <w:t>20ms/160ms UL WUS monitoring period</w:t>
      </w:r>
    </w:p>
    <w:p w14:paraId="0E30D6DA"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Note: SSB/CORESET0 multiplexing pattern 1 is used</w:t>
      </w:r>
    </w:p>
    <w:p w14:paraId="02AF2046" w14:textId="77777777" w:rsidR="00A26B94" w:rsidRPr="00A26B94" w:rsidRDefault="00A26B94" w:rsidP="00A26B94">
      <w:pPr>
        <w:rPr>
          <w:rFonts w:ascii="Arial" w:hAnsi="Arial" w:cs="Arial"/>
          <w:lang w:eastAsia="x-none"/>
        </w:rPr>
      </w:pPr>
    </w:p>
    <w:p w14:paraId="1375BDF4" w14:textId="77777777" w:rsidR="00A26B94" w:rsidRPr="00A26B94" w:rsidRDefault="00A26B94" w:rsidP="00A26B94">
      <w:pPr>
        <w:rPr>
          <w:rFonts w:ascii="Arial" w:hAnsi="Arial" w:cs="Arial"/>
          <w:b/>
          <w:bCs/>
          <w:highlight w:val="green"/>
          <w:lang w:eastAsia="x-none"/>
        </w:rPr>
      </w:pPr>
      <w:bookmarkStart w:id="41" w:name="OLE_LINK190"/>
      <w:r w:rsidRPr="00A26B94">
        <w:rPr>
          <w:rFonts w:ascii="Arial" w:hAnsi="Arial" w:cs="Arial"/>
          <w:b/>
          <w:bCs/>
          <w:highlight w:val="green"/>
          <w:lang w:eastAsia="x-none"/>
        </w:rPr>
        <w:t>Agreement</w:t>
      </w:r>
    </w:p>
    <w:p w14:paraId="2704E6AD"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For study of UL WUS design</w:t>
      </w:r>
      <w:bookmarkEnd w:id="41"/>
      <w:r w:rsidRPr="00A26B94">
        <w:rPr>
          <w:rFonts w:ascii="Arial" w:eastAsia="PMingLiU" w:hAnsi="Arial" w:cs="Arial"/>
          <w:sz w:val="20"/>
          <w:szCs w:val="20"/>
          <w:lang w:eastAsia="zh-TW"/>
        </w:rPr>
        <w:t>, consider at least PRACH as a starting point</w:t>
      </w:r>
    </w:p>
    <w:p w14:paraId="02124BB3"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 xml:space="preserve">FFS: Whether there is dedicated PRACH resource for SIB1 request </w:t>
      </w:r>
    </w:p>
    <w:p w14:paraId="12EEC522"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Other option(s) not precluded</w:t>
      </w:r>
    </w:p>
    <w:p w14:paraId="6D0D582F" w14:textId="77777777" w:rsidR="00A26B94" w:rsidRPr="00A26B94" w:rsidRDefault="00A26B94" w:rsidP="00A26B94">
      <w:pPr>
        <w:rPr>
          <w:rFonts w:ascii="Arial" w:hAnsi="Arial" w:cs="Arial"/>
          <w:lang w:eastAsia="x-none"/>
        </w:rPr>
      </w:pPr>
    </w:p>
    <w:p w14:paraId="33FCE1B6" w14:textId="77777777" w:rsidR="00A26B94" w:rsidRPr="00A26B94" w:rsidRDefault="00A26B94" w:rsidP="00A26B94">
      <w:pPr>
        <w:rPr>
          <w:rFonts w:ascii="Arial" w:hAnsi="Arial" w:cs="Arial"/>
          <w:b/>
          <w:bCs/>
          <w:highlight w:val="green"/>
          <w:lang w:eastAsia="x-none"/>
        </w:rPr>
      </w:pPr>
      <w:r w:rsidRPr="00A26B94">
        <w:rPr>
          <w:rFonts w:ascii="Arial" w:hAnsi="Arial" w:cs="Arial"/>
          <w:b/>
          <w:bCs/>
          <w:highlight w:val="green"/>
          <w:lang w:eastAsia="x-none"/>
        </w:rPr>
        <w:t>Agreement</w:t>
      </w:r>
    </w:p>
    <w:p w14:paraId="076BC67B" w14:textId="77777777" w:rsidR="00A26B94" w:rsidRPr="00A26B94" w:rsidRDefault="00A26B94" w:rsidP="00A26B94">
      <w:pPr>
        <w:rPr>
          <w:rFonts w:ascii="Arial" w:eastAsia="PMingLiU" w:hAnsi="Arial" w:cs="Arial"/>
          <w:lang w:eastAsia="zh-TW"/>
        </w:rPr>
      </w:pPr>
      <w:r w:rsidRPr="00A26B94">
        <w:rPr>
          <w:rFonts w:ascii="Arial" w:eastAsia="PMingLiU" w:hAnsi="Arial" w:cs="Arial"/>
          <w:lang w:eastAsia="zh-TW"/>
        </w:rPr>
        <w:t>For the further study of on-demand SIB1 for idle/inactive mode UE, RAN1 to discuss triggering conditions for sending UL-WUS.</w:t>
      </w:r>
    </w:p>
    <w:p w14:paraId="4CAA1B79" w14:textId="77777777" w:rsidR="00A26B94" w:rsidRPr="00A26B94" w:rsidRDefault="00A26B94" w:rsidP="00A26B94">
      <w:pPr>
        <w:rPr>
          <w:rFonts w:ascii="Arial" w:hAnsi="Arial" w:cs="Arial"/>
          <w:lang w:eastAsia="x-none"/>
        </w:rPr>
      </w:pPr>
    </w:p>
    <w:p w14:paraId="34ECD30A" w14:textId="77777777" w:rsidR="00A26B94" w:rsidRPr="00A26B94" w:rsidRDefault="00A26B94" w:rsidP="00A26B94">
      <w:pPr>
        <w:rPr>
          <w:rFonts w:ascii="Arial" w:hAnsi="Arial" w:cs="Arial"/>
          <w:b/>
          <w:bCs/>
          <w:highlight w:val="green"/>
          <w:lang w:eastAsia="x-none"/>
        </w:rPr>
      </w:pPr>
      <w:r w:rsidRPr="00A26B94">
        <w:rPr>
          <w:rFonts w:ascii="Arial" w:hAnsi="Arial" w:cs="Arial"/>
          <w:b/>
          <w:bCs/>
          <w:highlight w:val="green"/>
          <w:lang w:eastAsia="x-none"/>
        </w:rPr>
        <w:t>Agreement</w:t>
      </w:r>
    </w:p>
    <w:p w14:paraId="7C68F78D" w14:textId="77777777" w:rsidR="00A26B94" w:rsidRPr="00A26B94" w:rsidRDefault="00A26B94" w:rsidP="00A26B94">
      <w:pPr>
        <w:rPr>
          <w:rFonts w:ascii="Arial" w:hAnsi="Arial" w:cs="Arial"/>
        </w:rPr>
      </w:pPr>
      <w:r w:rsidRPr="00A26B94">
        <w:rPr>
          <w:rFonts w:ascii="Arial" w:eastAsia="MS Mincho" w:hAnsi="Arial" w:cs="Arial"/>
        </w:rPr>
        <w:t>For the study of on-demand SIB1</w:t>
      </w:r>
      <w:r w:rsidRPr="00A26B94">
        <w:rPr>
          <w:rFonts w:ascii="Arial" w:eastAsia="MS Mincho" w:hAnsi="Arial" w:cs="Arial"/>
          <w:color w:val="C00000"/>
        </w:rPr>
        <w:t xml:space="preserve"> </w:t>
      </w:r>
      <w:r w:rsidRPr="00A26B94">
        <w:rPr>
          <w:rFonts w:ascii="Arial" w:eastAsia="MS Mincho" w:hAnsi="Arial" w:cs="Arial"/>
        </w:rPr>
        <w:t xml:space="preserve">for idle/inactive mode UE, RAN1 to further study whether </w:t>
      </w:r>
      <w:r w:rsidRPr="00A26B94">
        <w:rPr>
          <w:rFonts w:ascii="Arial" w:hAnsi="Arial" w:cs="Arial"/>
        </w:rPr>
        <w:t xml:space="preserve">feedback from </w:t>
      </w:r>
      <w:proofErr w:type="spellStart"/>
      <w:r w:rsidRPr="00A26B94">
        <w:rPr>
          <w:rFonts w:ascii="Arial" w:hAnsi="Arial" w:cs="Arial"/>
        </w:rPr>
        <w:t>gNB</w:t>
      </w:r>
      <w:proofErr w:type="spellEnd"/>
      <w:r w:rsidRPr="00A26B94">
        <w:rPr>
          <w:rFonts w:ascii="Arial" w:hAnsi="Arial" w:cs="Arial"/>
        </w:rPr>
        <w:t xml:space="preserve"> in response to the SIB1 request is supported including associated details.</w:t>
      </w:r>
    </w:p>
    <w:p w14:paraId="61EDE304" w14:textId="77777777" w:rsidR="00A26B94" w:rsidRPr="00A26B94" w:rsidRDefault="00A26B94" w:rsidP="00A26B94">
      <w:pPr>
        <w:rPr>
          <w:rFonts w:ascii="Arial" w:hAnsi="Arial" w:cs="Arial"/>
          <w:lang w:eastAsia="x-none"/>
        </w:rPr>
      </w:pPr>
    </w:p>
    <w:p w14:paraId="7E2B07F6" w14:textId="77777777" w:rsidR="00A26B94" w:rsidRPr="00A26B94" w:rsidRDefault="00A26B94" w:rsidP="00A26B94">
      <w:pPr>
        <w:rPr>
          <w:rFonts w:ascii="Arial" w:hAnsi="Arial" w:cs="Arial"/>
          <w:b/>
          <w:bCs/>
          <w:highlight w:val="green"/>
          <w:lang w:eastAsia="x-none"/>
        </w:rPr>
      </w:pPr>
      <w:r w:rsidRPr="00A26B94">
        <w:rPr>
          <w:rFonts w:ascii="Arial" w:hAnsi="Arial" w:cs="Arial"/>
          <w:b/>
          <w:bCs/>
          <w:highlight w:val="green"/>
          <w:lang w:eastAsia="x-none"/>
        </w:rPr>
        <w:t>Agreement</w:t>
      </w:r>
    </w:p>
    <w:p w14:paraId="53DD5DB4" w14:textId="77777777" w:rsidR="00A26B94" w:rsidRPr="00A26B94" w:rsidRDefault="00A26B94" w:rsidP="00A26B94">
      <w:pPr>
        <w:rPr>
          <w:rFonts w:ascii="Arial" w:eastAsia="PMingLiU" w:hAnsi="Arial" w:cs="Arial"/>
          <w:lang w:eastAsia="zh-TW"/>
        </w:rPr>
      </w:pPr>
      <w:r w:rsidRPr="00A26B94">
        <w:rPr>
          <w:rFonts w:ascii="Arial" w:eastAsia="PMingLiU" w:hAnsi="Arial" w:cs="Arial"/>
          <w:lang w:eastAsia="zh-TW"/>
        </w:rPr>
        <w:t xml:space="preserve">For the further study on UL WUS </w:t>
      </w:r>
      <w:bookmarkStart w:id="42" w:name="OLE_LINK163"/>
      <w:r w:rsidRPr="00A26B94">
        <w:rPr>
          <w:rFonts w:ascii="Arial" w:eastAsia="PMingLiU" w:hAnsi="Arial" w:cs="Arial"/>
          <w:lang w:eastAsia="zh-TW"/>
        </w:rPr>
        <w:t>configuration</w:t>
      </w:r>
      <w:bookmarkEnd w:id="42"/>
      <w:r w:rsidRPr="00A26B94">
        <w:rPr>
          <w:rFonts w:ascii="Arial" w:eastAsia="PMingLiU" w:hAnsi="Arial" w:cs="Arial"/>
          <w:lang w:eastAsia="zh-TW"/>
        </w:rPr>
        <w:t xml:space="preserve"> among the following options:</w:t>
      </w:r>
    </w:p>
    <w:p w14:paraId="6E60AD9C"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Option 1: Pre-defined UL WUS configuration</w:t>
      </w:r>
    </w:p>
    <w:p w14:paraId="0DF1371B"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 xml:space="preserve">Option 2: UL WUS configuration that applies to multiple NES cell </w:t>
      </w:r>
    </w:p>
    <w:p w14:paraId="7FAFCE96" w14:textId="66DC38E8" w:rsidR="00090A7C" w:rsidRDefault="00A26B94" w:rsidP="00547021">
      <w:pPr>
        <w:pStyle w:val="ListParagraph"/>
        <w:numPr>
          <w:ilvl w:val="0"/>
          <w:numId w:val="14"/>
        </w:numPr>
        <w:overflowPunct/>
        <w:autoSpaceDE/>
        <w:autoSpaceDN/>
        <w:adjustRightInd/>
        <w:textAlignment w:val="auto"/>
        <w:rPr>
          <w:rFonts w:cs="Arial"/>
          <w:b/>
          <w:bCs/>
          <w:sz w:val="20"/>
        </w:rPr>
      </w:pPr>
      <w:r w:rsidRPr="00A26B94">
        <w:rPr>
          <w:rFonts w:ascii="Arial" w:eastAsia="PMingLiU" w:hAnsi="Arial" w:cs="Arial"/>
          <w:sz w:val="20"/>
          <w:szCs w:val="20"/>
          <w:lang w:eastAsia="zh-TW"/>
        </w:rPr>
        <w:t>Option 3: UL WUS configuration that applies to a single NES cell</w:t>
      </w:r>
    </w:p>
    <w:p w14:paraId="3130C579" w14:textId="77777777" w:rsidR="00547021" w:rsidRPr="00547021" w:rsidRDefault="00547021" w:rsidP="00547021">
      <w:pPr>
        <w:pStyle w:val="ListParagraph"/>
        <w:overflowPunct/>
        <w:autoSpaceDE/>
        <w:autoSpaceDN/>
        <w:adjustRightInd/>
        <w:textAlignment w:val="auto"/>
        <w:rPr>
          <w:rFonts w:cs="Arial"/>
          <w:b/>
          <w:bCs/>
          <w:sz w:val="20"/>
        </w:rPr>
      </w:pPr>
    </w:p>
    <w:p w14:paraId="4F638CBF" w14:textId="088C0BDD" w:rsidR="00090A7C" w:rsidRPr="00AA6FA5" w:rsidRDefault="00090A7C" w:rsidP="00090A7C">
      <w:pPr>
        <w:pStyle w:val="Heading3"/>
        <w:rPr>
          <w:rFonts w:cs="Arial"/>
          <w:b/>
          <w:bCs/>
          <w:szCs w:val="28"/>
        </w:rPr>
      </w:pPr>
      <w:r w:rsidRPr="00AA6FA5">
        <w:rPr>
          <w:rFonts w:cs="Arial"/>
          <w:b/>
          <w:bCs/>
          <w:szCs w:val="28"/>
        </w:rPr>
        <w:t>RAN1#116bis Agreements</w:t>
      </w:r>
    </w:p>
    <w:p w14:paraId="4DECEE24" w14:textId="77777777" w:rsidR="00A26B94" w:rsidRPr="00A26B94" w:rsidRDefault="00A26B94" w:rsidP="00A26B94">
      <w:pPr>
        <w:rPr>
          <w:rFonts w:ascii="Arial" w:hAnsi="Arial" w:cs="Arial"/>
          <w:b/>
          <w:bCs/>
          <w:highlight w:val="green"/>
          <w:lang w:eastAsia="x-none"/>
        </w:rPr>
      </w:pPr>
      <w:bookmarkStart w:id="43" w:name="OLE_LINK271"/>
      <w:r w:rsidRPr="00A26B94">
        <w:rPr>
          <w:rFonts w:ascii="Arial" w:hAnsi="Arial" w:cs="Arial"/>
          <w:b/>
          <w:bCs/>
          <w:highlight w:val="green"/>
          <w:lang w:eastAsia="x-none"/>
        </w:rPr>
        <w:t>Agreement</w:t>
      </w:r>
    </w:p>
    <w:bookmarkEnd w:id="43"/>
    <w:p w14:paraId="1578C03C" w14:textId="77777777" w:rsidR="00A26B94" w:rsidRPr="00A26B94" w:rsidRDefault="00A26B94" w:rsidP="00A26B94">
      <w:pPr>
        <w:rPr>
          <w:rFonts w:ascii="Arial" w:eastAsia="PMingLiU" w:hAnsi="Arial" w:cs="Arial"/>
          <w:bCs/>
          <w:iCs/>
          <w:lang w:val="en-US" w:eastAsia="zh-TW"/>
        </w:rPr>
      </w:pPr>
      <w:r w:rsidRPr="00A26B94">
        <w:rPr>
          <w:rFonts w:ascii="Arial" w:eastAsia="PMingLiU" w:hAnsi="Arial" w:cs="Arial"/>
          <w:bCs/>
          <w:iCs/>
          <w:lang w:val="en-US" w:eastAsia="zh-TW"/>
        </w:rPr>
        <w:t>For the further study of on-demand SIB1 for idle/inactive mode UE, RAN1 focuses its studies on the following cases:</w:t>
      </w:r>
    </w:p>
    <w:p w14:paraId="54737984" w14:textId="77777777" w:rsidR="00A26B94" w:rsidRPr="00A26B94" w:rsidRDefault="00A26B94" w:rsidP="00031DB2">
      <w:pPr>
        <w:pStyle w:val="ListParagraph"/>
        <w:numPr>
          <w:ilvl w:val="0"/>
          <w:numId w:val="15"/>
        </w:numPr>
        <w:overflowPunct/>
        <w:autoSpaceDE/>
        <w:autoSpaceDN/>
        <w:adjustRightInd/>
        <w:textAlignment w:val="auto"/>
        <w:rPr>
          <w:rFonts w:ascii="Arial" w:eastAsia="PMingLiU" w:hAnsi="Arial" w:cs="Arial"/>
          <w:bCs/>
          <w:iCs/>
          <w:sz w:val="20"/>
          <w:szCs w:val="20"/>
          <w:lang w:val="en-US" w:eastAsia="zh-TW"/>
        </w:rPr>
      </w:pPr>
      <w:r w:rsidRPr="00A26B94">
        <w:rPr>
          <w:rFonts w:ascii="Arial" w:eastAsia="PMingLiU" w:hAnsi="Arial" w:cs="Arial"/>
          <w:bCs/>
          <w:iCs/>
          <w:sz w:val="20"/>
          <w:szCs w:val="20"/>
          <w:lang w:val="en-US" w:eastAsia="zh-TW"/>
        </w:rPr>
        <w:t xml:space="preserve">Case 1: </w:t>
      </w:r>
      <w:r w:rsidRPr="00A26B94">
        <w:rPr>
          <w:rFonts w:ascii="Arial" w:eastAsia="PMingLiU" w:hAnsi="Arial" w:cs="Arial"/>
          <w:bCs/>
          <w:sz w:val="20"/>
          <w:szCs w:val="20"/>
          <w:lang w:eastAsia="zh-TW"/>
        </w:rPr>
        <w:t xml:space="preserve">Option 1+A+X </w:t>
      </w:r>
    </w:p>
    <w:p w14:paraId="6D098DE0" w14:textId="77777777" w:rsidR="00A26B94" w:rsidRPr="00A26B94" w:rsidRDefault="00A26B94" w:rsidP="00031DB2">
      <w:pPr>
        <w:pStyle w:val="ListParagraph"/>
        <w:numPr>
          <w:ilvl w:val="0"/>
          <w:numId w:val="15"/>
        </w:numPr>
        <w:overflowPunct/>
        <w:autoSpaceDE/>
        <w:autoSpaceDN/>
        <w:adjustRightInd/>
        <w:textAlignment w:val="auto"/>
        <w:rPr>
          <w:rFonts w:ascii="Arial" w:eastAsia="PMingLiU" w:hAnsi="Arial" w:cs="Arial"/>
          <w:bCs/>
          <w:iCs/>
          <w:sz w:val="20"/>
          <w:szCs w:val="20"/>
          <w:lang w:val="en-US" w:eastAsia="zh-TW"/>
        </w:rPr>
      </w:pPr>
      <w:r w:rsidRPr="00A26B94">
        <w:rPr>
          <w:rFonts w:ascii="Arial" w:eastAsia="PMingLiU" w:hAnsi="Arial" w:cs="Arial"/>
          <w:bCs/>
          <w:iCs/>
          <w:sz w:val="20"/>
          <w:szCs w:val="20"/>
          <w:lang w:val="en-US" w:eastAsia="zh-TW"/>
        </w:rPr>
        <w:t xml:space="preserve">Case 2: </w:t>
      </w:r>
      <w:r w:rsidRPr="00A26B94">
        <w:rPr>
          <w:rFonts w:ascii="Arial" w:eastAsia="PMingLiU" w:hAnsi="Arial" w:cs="Arial"/>
          <w:bCs/>
          <w:sz w:val="20"/>
          <w:szCs w:val="20"/>
          <w:lang w:eastAsia="zh-TW"/>
        </w:rPr>
        <w:t>Option 1+B+X</w:t>
      </w:r>
    </w:p>
    <w:p w14:paraId="2294AACF" w14:textId="77777777" w:rsidR="00A26B94" w:rsidRPr="00A26B94" w:rsidRDefault="00A26B94" w:rsidP="00031DB2">
      <w:pPr>
        <w:pStyle w:val="ListParagraph"/>
        <w:numPr>
          <w:ilvl w:val="0"/>
          <w:numId w:val="15"/>
        </w:numPr>
        <w:overflowPunct/>
        <w:autoSpaceDE/>
        <w:autoSpaceDN/>
        <w:adjustRightInd/>
        <w:textAlignment w:val="auto"/>
        <w:rPr>
          <w:rFonts w:ascii="Arial" w:eastAsia="PMingLiU" w:hAnsi="Arial" w:cs="Arial"/>
          <w:bCs/>
          <w:iCs/>
          <w:sz w:val="20"/>
          <w:szCs w:val="20"/>
          <w:lang w:val="en-US" w:eastAsia="zh-TW"/>
        </w:rPr>
      </w:pPr>
      <w:r w:rsidRPr="00A26B94">
        <w:rPr>
          <w:rFonts w:ascii="Arial" w:eastAsia="PMingLiU" w:hAnsi="Arial" w:cs="Arial"/>
          <w:bCs/>
          <w:iCs/>
          <w:sz w:val="20"/>
          <w:szCs w:val="20"/>
          <w:lang w:val="en-US" w:eastAsia="zh-TW"/>
        </w:rPr>
        <w:t xml:space="preserve">Case 3: </w:t>
      </w:r>
      <w:r w:rsidRPr="00A26B94">
        <w:rPr>
          <w:rFonts w:ascii="Arial" w:eastAsia="PMingLiU" w:hAnsi="Arial" w:cs="Arial"/>
          <w:bCs/>
          <w:sz w:val="20"/>
          <w:szCs w:val="20"/>
          <w:lang w:eastAsia="zh-TW"/>
        </w:rPr>
        <w:t>Option 2+B+Y</w:t>
      </w:r>
    </w:p>
    <w:p w14:paraId="3C699859" w14:textId="77777777" w:rsidR="00A26B94" w:rsidRPr="00A26B94" w:rsidRDefault="00A26B94" w:rsidP="00A26B94">
      <w:pPr>
        <w:rPr>
          <w:rFonts w:ascii="Arial" w:eastAsia="PMingLiU" w:hAnsi="Arial" w:cs="Arial"/>
          <w:bCs/>
          <w:iCs/>
          <w:lang w:val="en-US" w:eastAsia="zh-TW"/>
        </w:rPr>
      </w:pPr>
      <w:r w:rsidRPr="00A26B94">
        <w:rPr>
          <w:rFonts w:ascii="Arial" w:eastAsia="PMingLiU" w:hAnsi="Arial" w:cs="Arial"/>
          <w:bCs/>
          <w:iCs/>
          <w:lang w:val="en-US" w:eastAsia="zh-TW"/>
        </w:rPr>
        <w:t>Where the options 1/2/A/B/X/Y are defined below:</w:t>
      </w:r>
    </w:p>
    <w:p w14:paraId="3A065D4F" w14:textId="77777777" w:rsidR="00A26B94" w:rsidRPr="00A26B94" w:rsidRDefault="00A26B94" w:rsidP="00031DB2">
      <w:pPr>
        <w:pStyle w:val="ListParagraph"/>
        <w:numPr>
          <w:ilvl w:val="0"/>
          <w:numId w:val="16"/>
        </w:numPr>
        <w:overflowPunct/>
        <w:autoSpaceDE/>
        <w:autoSpaceDN/>
        <w:adjustRightInd/>
        <w:textAlignment w:val="auto"/>
        <w:rPr>
          <w:rFonts w:ascii="Arial" w:eastAsia="PMingLiU" w:hAnsi="Arial" w:cs="Arial"/>
          <w:bCs/>
          <w:iCs/>
          <w:sz w:val="20"/>
          <w:szCs w:val="20"/>
          <w:lang w:val="en-US" w:eastAsia="zh-TW"/>
        </w:rPr>
      </w:pPr>
      <w:r w:rsidRPr="00A26B94">
        <w:rPr>
          <w:rFonts w:ascii="Arial" w:eastAsia="PMingLiU" w:hAnsi="Arial" w:cs="Arial"/>
          <w:bCs/>
          <w:iCs/>
          <w:sz w:val="20"/>
          <w:szCs w:val="20"/>
          <w:lang w:val="en-US" w:eastAsia="zh-TW"/>
        </w:rPr>
        <w:t>On target cell of UL WUS transmission:</w:t>
      </w:r>
    </w:p>
    <w:p w14:paraId="21366469" w14:textId="77777777" w:rsidR="00A26B94" w:rsidRPr="00A26B94" w:rsidRDefault="00A26B94" w:rsidP="00881DE5">
      <w:pPr>
        <w:numPr>
          <w:ilvl w:val="1"/>
          <w:numId w:val="14"/>
        </w:numPr>
        <w:overflowPunct/>
        <w:autoSpaceDE/>
        <w:autoSpaceDN/>
        <w:adjustRightInd/>
        <w:spacing w:after="0"/>
        <w:textAlignment w:val="auto"/>
        <w:rPr>
          <w:rFonts w:ascii="Arial" w:hAnsi="Arial" w:cs="Arial"/>
          <w:lang w:eastAsia="x-none"/>
        </w:rPr>
      </w:pPr>
      <w:bookmarkStart w:id="44" w:name="OLE_LINK191"/>
      <w:r w:rsidRPr="00A26B94">
        <w:rPr>
          <w:rFonts w:ascii="Arial" w:hAnsi="Arial" w:cs="Arial"/>
          <w:lang w:eastAsia="x-none"/>
        </w:rPr>
        <w:t>Option 1: UE transmits UL WUS to NES Cell</w:t>
      </w:r>
    </w:p>
    <w:p w14:paraId="3EB6D946" w14:textId="77777777" w:rsidR="00A26B94" w:rsidRPr="00A26B94" w:rsidRDefault="00A26B94" w:rsidP="00881DE5">
      <w:pPr>
        <w:numPr>
          <w:ilvl w:val="1"/>
          <w:numId w:val="14"/>
        </w:numPr>
        <w:overflowPunct/>
        <w:autoSpaceDE/>
        <w:autoSpaceDN/>
        <w:adjustRightInd/>
        <w:spacing w:after="0"/>
        <w:textAlignment w:val="auto"/>
        <w:rPr>
          <w:rFonts w:ascii="Arial" w:hAnsi="Arial" w:cs="Arial"/>
          <w:lang w:eastAsia="x-none"/>
        </w:rPr>
      </w:pPr>
      <w:r w:rsidRPr="00A26B94">
        <w:rPr>
          <w:rFonts w:ascii="Arial" w:hAnsi="Arial" w:cs="Arial"/>
          <w:lang w:eastAsia="x-none"/>
        </w:rPr>
        <w:t>Option 2: UE transmits UL WUS to Cell A</w:t>
      </w:r>
    </w:p>
    <w:bookmarkEnd w:id="44"/>
    <w:p w14:paraId="07BA3710" w14:textId="77777777" w:rsidR="00A26B94" w:rsidRPr="00A26B94" w:rsidRDefault="00A26B94" w:rsidP="00031DB2">
      <w:pPr>
        <w:pStyle w:val="ListParagraph"/>
        <w:numPr>
          <w:ilvl w:val="0"/>
          <w:numId w:val="16"/>
        </w:numPr>
        <w:overflowPunct/>
        <w:autoSpaceDE/>
        <w:autoSpaceDN/>
        <w:adjustRightInd/>
        <w:textAlignment w:val="auto"/>
        <w:rPr>
          <w:rFonts w:ascii="Arial" w:eastAsia="PMingLiU" w:hAnsi="Arial" w:cs="Arial"/>
          <w:bCs/>
          <w:iCs/>
          <w:sz w:val="20"/>
          <w:szCs w:val="20"/>
          <w:lang w:val="en-US" w:eastAsia="zh-TW"/>
        </w:rPr>
      </w:pPr>
      <w:r w:rsidRPr="00A26B94">
        <w:rPr>
          <w:rFonts w:ascii="Arial" w:eastAsia="PMingLiU" w:hAnsi="Arial" w:cs="Arial"/>
          <w:bCs/>
          <w:iCs/>
          <w:sz w:val="20"/>
          <w:szCs w:val="20"/>
          <w:lang w:val="en-US" w:eastAsia="zh-TW"/>
        </w:rPr>
        <w:t>On configuration provision for UL WUS transmission</w:t>
      </w:r>
    </w:p>
    <w:p w14:paraId="0DDF121E" w14:textId="77777777" w:rsidR="00A26B94" w:rsidRPr="00A26B94" w:rsidRDefault="00A26B94" w:rsidP="00881DE5">
      <w:pPr>
        <w:numPr>
          <w:ilvl w:val="1"/>
          <w:numId w:val="14"/>
        </w:numPr>
        <w:overflowPunct/>
        <w:autoSpaceDE/>
        <w:autoSpaceDN/>
        <w:adjustRightInd/>
        <w:spacing w:after="0"/>
        <w:textAlignment w:val="auto"/>
        <w:rPr>
          <w:rFonts w:ascii="Arial" w:hAnsi="Arial" w:cs="Arial"/>
          <w:lang w:eastAsia="x-none"/>
        </w:rPr>
      </w:pPr>
      <w:bookmarkStart w:id="45" w:name="OLE_LINK192"/>
      <w:r w:rsidRPr="00A26B94">
        <w:rPr>
          <w:rFonts w:ascii="Arial" w:hAnsi="Arial" w:cs="Arial"/>
          <w:lang w:eastAsia="x-none"/>
        </w:rPr>
        <w:t>Option A: UE obtains the UL WUS configuration from NES Cell</w:t>
      </w:r>
    </w:p>
    <w:p w14:paraId="41C6D04E" w14:textId="77777777" w:rsidR="00A26B94" w:rsidRPr="00A26B94" w:rsidRDefault="00A26B94" w:rsidP="00881DE5">
      <w:pPr>
        <w:numPr>
          <w:ilvl w:val="1"/>
          <w:numId w:val="14"/>
        </w:numPr>
        <w:overflowPunct/>
        <w:autoSpaceDE/>
        <w:autoSpaceDN/>
        <w:adjustRightInd/>
        <w:spacing w:after="0"/>
        <w:textAlignment w:val="auto"/>
        <w:rPr>
          <w:rFonts w:ascii="Arial" w:hAnsi="Arial" w:cs="Arial"/>
          <w:lang w:eastAsia="x-none"/>
        </w:rPr>
      </w:pPr>
      <w:r w:rsidRPr="00A26B94">
        <w:rPr>
          <w:rFonts w:ascii="Arial" w:hAnsi="Arial" w:cs="Arial"/>
          <w:lang w:eastAsia="x-none"/>
        </w:rPr>
        <w:t xml:space="preserve">Option B: </w:t>
      </w:r>
      <w:bookmarkStart w:id="46" w:name="OLE_LINK283"/>
      <w:r w:rsidRPr="00A26B94">
        <w:rPr>
          <w:rFonts w:ascii="Arial" w:hAnsi="Arial" w:cs="Arial"/>
          <w:lang w:eastAsia="x-none"/>
        </w:rPr>
        <w:t xml:space="preserve">UE obtains the </w:t>
      </w:r>
      <w:bookmarkStart w:id="47" w:name="OLE_LINK277"/>
      <w:r w:rsidRPr="00A26B94">
        <w:rPr>
          <w:rFonts w:ascii="Arial" w:hAnsi="Arial" w:cs="Arial"/>
          <w:lang w:eastAsia="x-none"/>
        </w:rPr>
        <w:t>UL WUS configuration from Cell A</w:t>
      </w:r>
      <w:bookmarkEnd w:id="46"/>
      <w:bookmarkEnd w:id="47"/>
      <w:r w:rsidRPr="00A26B94">
        <w:rPr>
          <w:rFonts w:ascii="Arial" w:hAnsi="Arial" w:cs="Arial"/>
          <w:lang w:eastAsia="x-none"/>
        </w:rPr>
        <w:t xml:space="preserve"> </w:t>
      </w:r>
    </w:p>
    <w:p w14:paraId="03321E26" w14:textId="77777777" w:rsidR="00A26B94" w:rsidRPr="00A26B94" w:rsidRDefault="00A26B94" w:rsidP="00031DB2">
      <w:pPr>
        <w:numPr>
          <w:ilvl w:val="0"/>
          <w:numId w:val="16"/>
        </w:numPr>
        <w:overflowPunct/>
        <w:autoSpaceDE/>
        <w:autoSpaceDN/>
        <w:adjustRightInd/>
        <w:spacing w:after="0"/>
        <w:textAlignment w:val="auto"/>
        <w:rPr>
          <w:rFonts w:ascii="Arial" w:eastAsia="PMingLiU" w:hAnsi="Arial" w:cs="Arial"/>
          <w:bCs/>
          <w:iCs/>
          <w:lang w:val="en-US" w:eastAsia="zh-TW"/>
        </w:rPr>
      </w:pPr>
      <w:r w:rsidRPr="00A26B94">
        <w:rPr>
          <w:rFonts w:ascii="Arial" w:eastAsia="PMingLiU" w:hAnsi="Arial" w:cs="Arial"/>
          <w:bCs/>
          <w:iCs/>
          <w:lang w:val="en-US" w:eastAsia="zh-TW"/>
        </w:rPr>
        <w:t xml:space="preserve">On receiving of SIB1 </w:t>
      </w:r>
    </w:p>
    <w:p w14:paraId="34BB5B2B" w14:textId="77777777" w:rsidR="00A26B94" w:rsidRPr="00A26B94" w:rsidRDefault="00A26B94" w:rsidP="00881DE5">
      <w:pPr>
        <w:numPr>
          <w:ilvl w:val="1"/>
          <w:numId w:val="14"/>
        </w:numPr>
        <w:overflowPunct/>
        <w:autoSpaceDE/>
        <w:autoSpaceDN/>
        <w:adjustRightInd/>
        <w:spacing w:after="0"/>
        <w:textAlignment w:val="auto"/>
        <w:rPr>
          <w:rFonts w:ascii="Arial" w:hAnsi="Arial" w:cs="Arial"/>
          <w:lang w:eastAsia="x-none"/>
        </w:rPr>
      </w:pPr>
      <w:r w:rsidRPr="00A26B94">
        <w:rPr>
          <w:rFonts w:ascii="Arial" w:hAnsi="Arial" w:cs="Arial"/>
          <w:lang w:eastAsia="x-none"/>
        </w:rPr>
        <w:t xml:space="preserve">Option X: UE receives on-demand SIB1 from NES Cell </w:t>
      </w:r>
    </w:p>
    <w:p w14:paraId="12A53F6B" w14:textId="77777777" w:rsidR="00A26B94" w:rsidRPr="00A26B94" w:rsidRDefault="00A26B94" w:rsidP="00881DE5">
      <w:pPr>
        <w:numPr>
          <w:ilvl w:val="1"/>
          <w:numId w:val="14"/>
        </w:numPr>
        <w:overflowPunct/>
        <w:autoSpaceDE/>
        <w:autoSpaceDN/>
        <w:adjustRightInd/>
        <w:spacing w:after="0"/>
        <w:textAlignment w:val="auto"/>
        <w:rPr>
          <w:rFonts w:ascii="Arial" w:hAnsi="Arial" w:cs="Arial"/>
          <w:lang w:eastAsia="x-none"/>
        </w:rPr>
      </w:pPr>
      <w:r w:rsidRPr="00A26B94">
        <w:rPr>
          <w:rFonts w:ascii="Arial" w:hAnsi="Arial" w:cs="Arial"/>
          <w:lang w:eastAsia="x-none"/>
        </w:rPr>
        <w:t>Option Y: UE receives on-demand SIB1 from Cell A</w:t>
      </w:r>
    </w:p>
    <w:bookmarkEnd w:id="45"/>
    <w:p w14:paraId="687E983A" w14:textId="77777777" w:rsidR="00A26B94" w:rsidRPr="00A26B94" w:rsidRDefault="00A26B94" w:rsidP="00A26B94">
      <w:pPr>
        <w:rPr>
          <w:rFonts w:ascii="Arial" w:hAnsi="Arial" w:cs="Arial"/>
          <w:lang w:val="en-US" w:eastAsia="x-none"/>
        </w:rPr>
      </w:pPr>
    </w:p>
    <w:p w14:paraId="5BA2D74A" w14:textId="77777777" w:rsidR="00A26B94" w:rsidRPr="00A26B94" w:rsidRDefault="00A26B94" w:rsidP="00A26B94">
      <w:pPr>
        <w:rPr>
          <w:rFonts w:ascii="Arial" w:hAnsi="Arial" w:cs="Arial"/>
          <w:b/>
          <w:bCs/>
          <w:highlight w:val="green"/>
          <w:lang w:val="en-US" w:eastAsia="x-none"/>
        </w:rPr>
      </w:pPr>
      <w:r w:rsidRPr="00A26B94">
        <w:rPr>
          <w:rFonts w:ascii="Arial" w:hAnsi="Arial" w:cs="Arial"/>
          <w:b/>
          <w:bCs/>
          <w:highlight w:val="green"/>
          <w:lang w:val="en-US" w:eastAsia="x-none"/>
        </w:rPr>
        <w:t>Agreement</w:t>
      </w:r>
    </w:p>
    <w:p w14:paraId="112A1325" w14:textId="77777777" w:rsidR="00A26B94" w:rsidRPr="00A26B94" w:rsidRDefault="00A26B94" w:rsidP="00A26B94">
      <w:pPr>
        <w:pStyle w:val="ListParagraph"/>
        <w:ind w:left="0"/>
        <w:rPr>
          <w:rFonts w:ascii="Arial" w:eastAsia="PMingLiU" w:hAnsi="Arial" w:cs="Arial"/>
          <w:bCs/>
          <w:iCs/>
          <w:sz w:val="20"/>
          <w:szCs w:val="20"/>
          <w:lang w:val="en-US" w:eastAsia="zh-TW"/>
        </w:rPr>
      </w:pPr>
      <w:r w:rsidRPr="00A26B94">
        <w:rPr>
          <w:rFonts w:ascii="Arial" w:eastAsia="PMingLiU" w:hAnsi="Arial" w:cs="Arial"/>
          <w:bCs/>
          <w:iCs/>
          <w:sz w:val="20"/>
          <w:szCs w:val="20"/>
          <w:lang w:val="en-US" w:eastAsia="zh-TW"/>
        </w:rPr>
        <w:t>RAN1 to further study the following UE operation scenarios in the UL WUS design:</w:t>
      </w:r>
    </w:p>
    <w:p w14:paraId="162D1D14" w14:textId="77777777" w:rsidR="00A26B94" w:rsidRPr="00A26B94" w:rsidRDefault="00A26B94" w:rsidP="00031DB2">
      <w:pPr>
        <w:pStyle w:val="ListParagraph"/>
        <w:numPr>
          <w:ilvl w:val="0"/>
          <w:numId w:val="15"/>
        </w:numPr>
        <w:overflowPunct/>
        <w:autoSpaceDE/>
        <w:autoSpaceDN/>
        <w:adjustRightInd/>
        <w:textAlignment w:val="auto"/>
        <w:rPr>
          <w:rFonts w:ascii="Arial" w:eastAsia="PMingLiU" w:hAnsi="Arial" w:cs="Arial"/>
          <w:bCs/>
          <w:iCs/>
          <w:sz w:val="20"/>
          <w:szCs w:val="20"/>
          <w:lang w:val="en-US" w:eastAsia="zh-TW"/>
        </w:rPr>
      </w:pPr>
      <w:r w:rsidRPr="00A26B94">
        <w:rPr>
          <w:rFonts w:ascii="Arial" w:eastAsia="PMingLiU" w:hAnsi="Arial" w:cs="Arial"/>
          <w:bCs/>
          <w:iCs/>
          <w:sz w:val="20"/>
          <w:szCs w:val="20"/>
          <w:lang w:val="en-US" w:eastAsia="zh-TW"/>
        </w:rPr>
        <w:t>Scenario 1: UE requests SIB1 to camp on NES cell</w:t>
      </w:r>
    </w:p>
    <w:p w14:paraId="5BC1494D" w14:textId="77777777" w:rsidR="00A26B94" w:rsidRPr="00A26B94" w:rsidRDefault="00A26B94" w:rsidP="00031DB2">
      <w:pPr>
        <w:pStyle w:val="ListParagraph"/>
        <w:numPr>
          <w:ilvl w:val="0"/>
          <w:numId w:val="15"/>
        </w:numPr>
        <w:overflowPunct/>
        <w:autoSpaceDE/>
        <w:autoSpaceDN/>
        <w:adjustRightInd/>
        <w:textAlignment w:val="auto"/>
        <w:rPr>
          <w:rFonts w:ascii="Arial" w:eastAsia="PMingLiU" w:hAnsi="Arial" w:cs="Arial"/>
          <w:bCs/>
          <w:iCs/>
          <w:sz w:val="20"/>
          <w:szCs w:val="20"/>
          <w:lang w:val="en-US" w:eastAsia="zh-TW"/>
        </w:rPr>
      </w:pPr>
      <w:r w:rsidRPr="00A26B94">
        <w:rPr>
          <w:rFonts w:ascii="Arial" w:eastAsia="PMingLiU" w:hAnsi="Arial" w:cs="Arial"/>
          <w:bCs/>
          <w:iCs/>
          <w:sz w:val="20"/>
          <w:szCs w:val="20"/>
          <w:lang w:val="en-US" w:eastAsia="zh-TW"/>
        </w:rPr>
        <w:t>Scenario 2: UE request SIB1 to perform random access procedure to make RRC connection to NES cell</w:t>
      </w:r>
    </w:p>
    <w:p w14:paraId="2126024A" w14:textId="77777777" w:rsidR="00A26B94" w:rsidRPr="00A26B94" w:rsidRDefault="00A26B94" w:rsidP="00A26B94">
      <w:pPr>
        <w:rPr>
          <w:rFonts w:ascii="Arial" w:hAnsi="Arial" w:cs="Arial"/>
          <w:lang w:val="en-US" w:eastAsia="x-none"/>
        </w:rPr>
      </w:pPr>
    </w:p>
    <w:p w14:paraId="4A329943" w14:textId="77777777" w:rsidR="00A26B94" w:rsidRPr="00A26B94" w:rsidRDefault="00A26B94" w:rsidP="00A26B94">
      <w:pPr>
        <w:rPr>
          <w:rFonts w:ascii="Arial" w:hAnsi="Arial" w:cs="Arial"/>
          <w:b/>
          <w:bCs/>
          <w:highlight w:val="green"/>
          <w:lang w:val="en-US" w:eastAsia="x-none"/>
        </w:rPr>
      </w:pPr>
      <w:r w:rsidRPr="00A26B94">
        <w:rPr>
          <w:rFonts w:ascii="Arial" w:hAnsi="Arial" w:cs="Arial"/>
          <w:b/>
          <w:bCs/>
          <w:highlight w:val="green"/>
          <w:lang w:val="en-US" w:eastAsia="x-none"/>
        </w:rPr>
        <w:t>Agreement</w:t>
      </w:r>
    </w:p>
    <w:p w14:paraId="122E8B04" w14:textId="77777777" w:rsidR="00A26B94" w:rsidRPr="00A26B94" w:rsidRDefault="00A26B94" w:rsidP="00A26B94">
      <w:pPr>
        <w:rPr>
          <w:rFonts w:ascii="Arial" w:hAnsi="Arial" w:cs="Arial"/>
          <w:lang w:val="en-US" w:eastAsia="x-none"/>
        </w:rPr>
      </w:pPr>
      <w:r w:rsidRPr="00A26B94">
        <w:rPr>
          <w:rFonts w:ascii="Arial" w:hAnsi="Arial" w:cs="Arial"/>
          <w:lang w:val="en-US" w:eastAsia="x-none"/>
        </w:rPr>
        <w:t>RAN1 to further study UE identification of NES cell with on-demand SIB1 based on one, both, or combination of the following options:</w:t>
      </w:r>
    </w:p>
    <w:p w14:paraId="1E97CC9B" w14:textId="77777777" w:rsidR="00A26B94" w:rsidRPr="00A26B94" w:rsidRDefault="00A26B94" w:rsidP="00031DB2">
      <w:pPr>
        <w:numPr>
          <w:ilvl w:val="0"/>
          <w:numId w:val="15"/>
        </w:numPr>
        <w:overflowPunct/>
        <w:autoSpaceDE/>
        <w:autoSpaceDN/>
        <w:adjustRightInd/>
        <w:spacing w:after="0"/>
        <w:textAlignment w:val="auto"/>
        <w:rPr>
          <w:rFonts w:ascii="Arial" w:hAnsi="Arial" w:cs="Arial"/>
          <w:lang w:val="en-US" w:eastAsia="x-none"/>
        </w:rPr>
      </w:pPr>
      <w:r w:rsidRPr="00A26B94">
        <w:rPr>
          <w:rFonts w:ascii="Arial" w:hAnsi="Arial" w:cs="Arial"/>
          <w:lang w:val="en-US" w:eastAsia="x-none"/>
        </w:rPr>
        <w:t>Option 1: By WUS configuration</w:t>
      </w:r>
    </w:p>
    <w:p w14:paraId="409119F8" w14:textId="77777777" w:rsidR="00A26B94" w:rsidRPr="00A26B94" w:rsidRDefault="00A26B94" w:rsidP="00031DB2">
      <w:pPr>
        <w:numPr>
          <w:ilvl w:val="0"/>
          <w:numId w:val="15"/>
        </w:numPr>
        <w:overflowPunct/>
        <w:autoSpaceDE/>
        <w:autoSpaceDN/>
        <w:adjustRightInd/>
        <w:spacing w:after="0"/>
        <w:textAlignment w:val="auto"/>
        <w:rPr>
          <w:rFonts w:ascii="Arial" w:hAnsi="Arial" w:cs="Arial"/>
          <w:lang w:val="en-US" w:eastAsia="x-none"/>
        </w:rPr>
      </w:pPr>
      <w:r w:rsidRPr="00A26B94">
        <w:rPr>
          <w:rFonts w:ascii="Arial" w:hAnsi="Arial" w:cs="Arial"/>
          <w:lang w:val="en-US" w:eastAsia="x-none"/>
        </w:rPr>
        <w:t xml:space="preserve">Option 2: By PBCH payload of NES cell </w:t>
      </w:r>
    </w:p>
    <w:p w14:paraId="199E19C2" w14:textId="77777777" w:rsidR="00A26B94" w:rsidRPr="00A26B94" w:rsidRDefault="00A26B94" w:rsidP="00A26B94">
      <w:pPr>
        <w:rPr>
          <w:rFonts w:ascii="Arial" w:hAnsi="Arial" w:cs="Arial"/>
          <w:lang w:val="en-US" w:eastAsia="x-none"/>
        </w:rPr>
      </w:pPr>
    </w:p>
    <w:p w14:paraId="614EF912" w14:textId="77777777" w:rsidR="00A26B94" w:rsidRPr="00A26B94" w:rsidRDefault="00A26B94" w:rsidP="00A26B94">
      <w:pPr>
        <w:rPr>
          <w:rFonts w:ascii="Arial" w:hAnsi="Arial" w:cs="Arial"/>
          <w:b/>
          <w:bCs/>
          <w:highlight w:val="green"/>
          <w:lang w:eastAsia="x-none"/>
        </w:rPr>
      </w:pPr>
      <w:bookmarkStart w:id="48" w:name="OLE_LINK34"/>
      <w:r w:rsidRPr="00A26B94">
        <w:rPr>
          <w:rFonts w:ascii="Arial" w:hAnsi="Arial" w:cs="Arial"/>
          <w:b/>
          <w:bCs/>
          <w:highlight w:val="green"/>
          <w:lang w:eastAsia="x-none"/>
        </w:rPr>
        <w:t>Agreement</w:t>
      </w:r>
    </w:p>
    <w:bookmarkEnd w:id="48"/>
    <w:p w14:paraId="2DB62053" w14:textId="77777777" w:rsidR="00A26B94" w:rsidRPr="00A26B94" w:rsidRDefault="00A26B94" w:rsidP="00A26B94">
      <w:pPr>
        <w:rPr>
          <w:rFonts w:ascii="Arial" w:eastAsia="PMingLiU" w:hAnsi="Arial" w:cs="Arial"/>
          <w:lang w:eastAsia="zh-TW"/>
        </w:rPr>
      </w:pPr>
      <w:r w:rsidRPr="00A26B94">
        <w:rPr>
          <w:rFonts w:ascii="Arial" w:eastAsia="PMingLiU" w:hAnsi="Arial" w:cs="Arial"/>
          <w:lang w:eastAsia="zh-TW"/>
        </w:rPr>
        <w:t>Companies to report at le</w:t>
      </w:r>
      <w:bookmarkStart w:id="49" w:name="OLE_LINK28"/>
      <w:r w:rsidRPr="00A26B94">
        <w:rPr>
          <w:rFonts w:ascii="Arial" w:eastAsia="PMingLiU" w:hAnsi="Arial" w:cs="Arial"/>
          <w:lang w:eastAsia="zh-TW"/>
        </w:rPr>
        <w:t>ast th</w:t>
      </w:r>
      <w:bookmarkEnd w:id="49"/>
      <w:r w:rsidRPr="00A26B94">
        <w:rPr>
          <w:rFonts w:ascii="Arial" w:eastAsia="PMingLiU" w:hAnsi="Arial" w:cs="Arial"/>
          <w:lang w:eastAsia="zh-TW"/>
        </w:rPr>
        <w:t xml:space="preserve">e following key settings used in the </w:t>
      </w:r>
      <w:bookmarkStart w:id="50" w:name="OLE_LINK24"/>
      <w:r w:rsidRPr="00A26B94">
        <w:rPr>
          <w:rFonts w:ascii="Arial" w:eastAsia="PMingLiU" w:hAnsi="Arial" w:cs="Arial"/>
          <w:lang w:eastAsia="zh-TW"/>
        </w:rPr>
        <w:t>evaluation/</w:t>
      </w:r>
      <w:bookmarkEnd w:id="50"/>
      <w:r w:rsidRPr="00A26B94">
        <w:rPr>
          <w:rFonts w:ascii="Arial" w:eastAsia="PMingLiU" w:hAnsi="Arial" w:cs="Arial"/>
          <w:lang w:eastAsia="zh-TW"/>
        </w:rPr>
        <w:t>simulation of achievable NES gain with on-demand SIB1 in idle/inactive mode</w:t>
      </w:r>
    </w:p>
    <w:p w14:paraId="3F02E280"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Setting A: SIB1 period (20ms/40ms/160ms)</w:t>
      </w:r>
    </w:p>
    <w:p w14:paraId="6CB813E0"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Setting B1: Cell load (Empty/low/medium)</w:t>
      </w:r>
    </w:p>
    <w:p w14:paraId="6CDF6E3C"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Setting B2: Traffic model</w:t>
      </w:r>
    </w:p>
    <w:p w14:paraId="5294E95C"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Setting C: SIB1 PDSCH time domain resource index in 38.214 Table 5.1.2.1.1-2</w:t>
      </w:r>
    </w:p>
    <w:p w14:paraId="35C9481D"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val="en-US" w:eastAsia="zh-TW"/>
        </w:rPr>
      </w:pPr>
      <w:r w:rsidRPr="1E1BD162">
        <w:rPr>
          <w:rFonts w:ascii="Arial" w:eastAsia="PMingLiU" w:hAnsi="Arial" w:cs="Arial"/>
          <w:sz w:val="20"/>
          <w:szCs w:val="20"/>
          <w:lang w:val="en-US" w:eastAsia="zh-TW"/>
        </w:rPr>
        <w:t xml:space="preserve">Setting D: CORESET0/SSB multiplexing pattern including </w:t>
      </w:r>
      <w:proofErr w:type="spellStart"/>
      <w:r w:rsidRPr="1E1BD162">
        <w:rPr>
          <w:rFonts w:ascii="Arial" w:eastAsia="PMingLiU" w:hAnsi="Arial" w:cs="Arial"/>
          <w:i/>
          <w:sz w:val="20"/>
          <w:szCs w:val="20"/>
          <w:lang w:val="en-US" w:eastAsia="zh-TW"/>
        </w:rPr>
        <w:t>controlResourceSetZero</w:t>
      </w:r>
      <w:proofErr w:type="spellEnd"/>
      <w:r w:rsidRPr="1E1BD162">
        <w:rPr>
          <w:rFonts w:ascii="Arial" w:eastAsia="PMingLiU" w:hAnsi="Arial" w:cs="Arial"/>
          <w:i/>
          <w:sz w:val="20"/>
          <w:szCs w:val="20"/>
          <w:lang w:val="en-US" w:eastAsia="zh-TW"/>
        </w:rPr>
        <w:t xml:space="preserve"> </w:t>
      </w:r>
      <w:r w:rsidRPr="1E1BD162">
        <w:rPr>
          <w:rFonts w:ascii="Arial" w:eastAsia="PMingLiU" w:hAnsi="Arial" w:cs="Arial"/>
          <w:sz w:val="20"/>
          <w:szCs w:val="20"/>
          <w:lang w:val="en-US" w:eastAsia="zh-TW"/>
        </w:rPr>
        <w:t xml:space="preserve">(index) in 38.213 Table 13-6, and </w:t>
      </w:r>
      <w:proofErr w:type="spellStart"/>
      <w:r w:rsidRPr="1E1BD162">
        <w:rPr>
          <w:rFonts w:ascii="Arial" w:eastAsia="PMingLiU" w:hAnsi="Arial" w:cs="Arial"/>
          <w:i/>
          <w:sz w:val="20"/>
          <w:szCs w:val="20"/>
          <w:lang w:val="en-US" w:eastAsia="zh-TW"/>
        </w:rPr>
        <w:t>searchSpaceZero</w:t>
      </w:r>
      <w:proofErr w:type="spellEnd"/>
      <w:r w:rsidRPr="1E1BD162">
        <w:rPr>
          <w:rFonts w:ascii="Arial" w:eastAsia="PMingLiU" w:hAnsi="Arial" w:cs="Arial"/>
          <w:sz w:val="20"/>
          <w:szCs w:val="20"/>
          <w:lang w:val="en-US" w:eastAsia="zh-TW"/>
        </w:rPr>
        <w:t xml:space="preserve"> (index) in 38.213 Table 13-11</w:t>
      </w:r>
    </w:p>
    <w:p w14:paraId="05E04446"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Setting E: PRACH configurations (including PRACH configuration index in 38.211 Table 6.3.3.2-3) for WUS and initial/random access</w:t>
      </w:r>
    </w:p>
    <w:p w14:paraId="07A7ECB4"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Setting F: Cat1/Cat2 BS</w:t>
      </w:r>
    </w:p>
    <w:p w14:paraId="50305C81"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Setting G: Number of SSB beams</w:t>
      </w:r>
    </w:p>
    <w:p w14:paraId="6A5993A8"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Setting H: NES gain/loss on Cell A</w:t>
      </w:r>
    </w:p>
    <w:p w14:paraId="09828939"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Setting I: On-demand SIB1 transmission rate (how often UE requests on-demand SIB1)</w:t>
      </w:r>
    </w:p>
    <w:p w14:paraId="6FD7067A" w14:textId="77777777" w:rsidR="00A26B94" w:rsidRPr="00A26B94" w:rsidRDefault="00A26B94" w:rsidP="00A26B94">
      <w:pPr>
        <w:rPr>
          <w:rFonts w:ascii="Arial" w:hAnsi="Arial" w:cs="Arial"/>
          <w:lang w:eastAsia="x-none"/>
        </w:rPr>
      </w:pPr>
    </w:p>
    <w:p w14:paraId="27206E0F" w14:textId="77777777" w:rsidR="00A26B94" w:rsidRPr="00A26B94" w:rsidRDefault="00A26B94" w:rsidP="00A26B94">
      <w:pPr>
        <w:rPr>
          <w:rFonts w:ascii="Arial" w:hAnsi="Arial" w:cs="Arial"/>
          <w:b/>
          <w:bCs/>
          <w:highlight w:val="green"/>
          <w:lang w:eastAsia="x-none"/>
        </w:rPr>
      </w:pPr>
      <w:r w:rsidRPr="00A26B94">
        <w:rPr>
          <w:rFonts w:ascii="Arial" w:hAnsi="Arial" w:cs="Arial"/>
          <w:b/>
          <w:bCs/>
          <w:highlight w:val="green"/>
          <w:lang w:eastAsia="x-none"/>
        </w:rPr>
        <w:t>Agreement</w:t>
      </w:r>
    </w:p>
    <w:p w14:paraId="222AF31E" w14:textId="77777777" w:rsidR="00A26B94" w:rsidRPr="00A26B94" w:rsidRDefault="00A26B94" w:rsidP="00A26B94">
      <w:pPr>
        <w:rPr>
          <w:rFonts w:ascii="Arial" w:eastAsia="PMingLiU" w:hAnsi="Arial" w:cs="Arial"/>
          <w:b/>
          <w:bCs/>
          <w:lang w:eastAsia="zh-TW"/>
        </w:rPr>
      </w:pPr>
      <w:r w:rsidRPr="00A26B94">
        <w:rPr>
          <w:rFonts w:ascii="Arial" w:eastAsia="PMingLiU" w:hAnsi="Arial" w:cs="Arial"/>
          <w:lang w:eastAsia="zh-TW"/>
        </w:rPr>
        <w:t>For further study of the NES gain/loss evaluation assumption on Cell A with on-demand SIB1 on NES cell for idle/inactive mode UE,</w:t>
      </w:r>
    </w:p>
    <w:p w14:paraId="64BD8C2E"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Assume the following for network energy evaluation of Cell A in FR1:</w:t>
      </w:r>
    </w:p>
    <w:p w14:paraId="56B7A916"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Company to report among empty/low/medium cell load as defined in 38.864</w:t>
      </w:r>
    </w:p>
    <w:p w14:paraId="5EDE8BCE"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Same Cat BS as the Non-NES cell</w:t>
      </w:r>
    </w:p>
    <w:p w14:paraId="1AA63D5F"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30kHz SCS, DDDSU TDD pattern</w:t>
      </w:r>
    </w:p>
    <w:p w14:paraId="768D2FB0" w14:textId="77777777" w:rsidR="00A26B94" w:rsidRPr="00A26B94" w:rsidRDefault="00A26B94" w:rsidP="00881DE5">
      <w:pPr>
        <w:pStyle w:val="ListParagraph"/>
        <w:numPr>
          <w:ilvl w:val="2"/>
          <w:numId w:val="14"/>
        </w:numPr>
        <w:overflowPunct/>
        <w:autoSpaceDE/>
        <w:autoSpaceDN/>
        <w:adjustRightInd/>
        <w:textAlignment w:val="auto"/>
        <w:rPr>
          <w:rFonts w:ascii="Arial" w:eastAsia="PMingLiU" w:hAnsi="Arial" w:cs="Arial"/>
          <w:sz w:val="20"/>
          <w:szCs w:val="20"/>
          <w:lang w:val="en-GB" w:eastAsia="zh-TW"/>
        </w:rPr>
      </w:pPr>
      <w:r w:rsidRPr="5FF72D84">
        <w:rPr>
          <w:rFonts w:ascii="Arial" w:eastAsia="PMingLiU" w:hAnsi="Arial" w:cs="Arial"/>
          <w:sz w:val="20"/>
          <w:szCs w:val="20"/>
          <w:lang w:val="en-GB" w:eastAsia="zh-TW"/>
        </w:rPr>
        <w:t xml:space="preserve"> Same SSB period as the Non-NES cell and company to report SIB1 period</w:t>
      </w:r>
    </w:p>
    <w:p w14:paraId="216B6C66"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val="en-US" w:eastAsia="zh-TW"/>
        </w:rPr>
      </w:pPr>
      <w:r w:rsidRPr="1E1BD162">
        <w:rPr>
          <w:rFonts w:ascii="Arial" w:eastAsia="PMingLiU" w:hAnsi="Arial" w:cs="Arial"/>
          <w:sz w:val="20"/>
          <w:szCs w:val="20"/>
          <w:lang w:val="en-US" w:eastAsia="zh-TW"/>
        </w:rPr>
        <w:t>Same number of SSBs in a SSB burst as the Non-NES cell with SSB pattern case C</w:t>
      </w:r>
    </w:p>
    <w:p w14:paraId="312A4977"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20ms PRACH configuration periodicity for WUS and/or initial access RACH and company to report RACH configuration index in 38.211 Table 6.3.3.2-3</w:t>
      </w:r>
    </w:p>
    <w:p w14:paraId="3E512DDA"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val="en-GB" w:eastAsia="zh-TW"/>
        </w:rPr>
      </w:pPr>
      <w:r w:rsidRPr="5FF72D84">
        <w:rPr>
          <w:rFonts w:ascii="Arial" w:eastAsia="PMingLiU" w:hAnsi="Arial" w:cs="Arial"/>
          <w:sz w:val="20"/>
          <w:szCs w:val="20"/>
          <w:lang w:val="en-GB" w:eastAsia="zh-TW"/>
        </w:rPr>
        <w:t>Same SSB/CORESET0 multiplexing pattern and same SIB1 PDSCH time domain resource allocation as the Non-NES cell</w:t>
      </w:r>
    </w:p>
    <w:p w14:paraId="4B58D2F2"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val="en-GB" w:eastAsia="zh-TW"/>
        </w:rPr>
      </w:pPr>
      <w:r w:rsidRPr="5FF72D84">
        <w:rPr>
          <w:rFonts w:ascii="Arial" w:eastAsia="PMingLiU" w:hAnsi="Arial" w:cs="Arial"/>
          <w:sz w:val="20"/>
          <w:szCs w:val="20"/>
          <w:lang w:val="en-GB" w:eastAsia="zh-TW"/>
        </w:rPr>
        <w:t>Same traffic model as the Non-NES cell</w:t>
      </w:r>
    </w:p>
    <w:p w14:paraId="29A16415"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val="en-GB" w:eastAsia="zh-TW"/>
        </w:rPr>
      </w:pPr>
      <w:r w:rsidRPr="5FF72D84">
        <w:rPr>
          <w:rFonts w:ascii="Arial" w:eastAsia="PMingLiU" w:hAnsi="Arial" w:cs="Arial"/>
          <w:sz w:val="20"/>
          <w:szCs w:val="20"/>
          <w:lang w:val="en-GB" w:eastAsia="zh-TW"/>
        </w:rPr>
        <w:t>Companies to report the assumption of WUS configuration provision or UL WUS monitoring or on-demand SIB1 transmission on Cell A if Case 2 (Option 1+B+X) or Case 3 (Option 2+B+Y) is considered</w:t>
      </w:r>
    </w:p>
    <w:p w14:paraId="2F894F20" w14:textId="77777777" w:rsidR="00A26B94" w:rsidRPr="00A26B94" w:rsidRDefault="00A26B94" w:rsidP="00A26B94">
      <w:pPr>
        <w:rPr>
          <w:rFonts w:ascii="Arial" w:hAnsi="Arial" w:cs="Arial"/>
          <w:lang w:eastAsia="x-none"/>
        </w:rPr>
      </w:pPr>
    </w:p>
    <w:p w14:paraId="41AD3BC4" w14:textId="77777777" w:rsidR="00A26B94" w:rsidRPr="00A26B94" w:rsidRDefault="00A26B94" w:rsidP="00A26B94">
      <w:pPr>
        <w:rPr>
          <w:rFonts w:ascii="Arial" w:hAnsi="Arial" w:cs="Arial"/>
          <w:b/>
          <w:bCs/>
          <w:highlight w:val="green"/>
          <w:lang w:eastAsia="x-none"/>
        </w:rPr>
      </w:pPr>
      <w:r w:rsidRPr="00A26B94">
        <w:rPr>
          <w:rFonts w:ascii="Arial" w:hAnsi="Arial" w:cs="Arial"/>
          <w:b/>
          <w:bCs/>
          <w:highlight w:val="green"/>
          <w:lang w:eastAsia="x-none"/>
        </w:rPr>
        <w:t>Agreement</w:t>
      </w:r>
    </w:p>
    <w:p w14:paraId="2DDAB070" w14:textId="77777777" w:rsidR="00A26B94" w:rsidRPr="00A26B94" w:rsidRDefault="00A26B94" w:rsidP="00A26B94">
      <w:pPr>
        <w:rPr>
          <w:rFonts w:ascii="Arial" w:eastAsia="PMingLiU" w:hAnsi="Arial" w:cs="Arial"/>
          <w:lang w:eastAsia="zh-TW"/>
        </w:rPr>
      </w:pPr>
      <w:r w:rsidRPr="00A26B94">
        <w:rPr>
          <w:rFonts w:ascii="Arial" w:eastAsia="PMingLiU" w:hAnsi="Arial" w:cs="Arial"/>
          <w:iCs/>
          <w:lang w:val="en-US" w:eastAsia="zh-TW"/>
        </w:rPr>
        <w:t>For UL WUS</w:t>
      </w:r>
      <w:r w:rsidRPr="00A26B94">
        <w:rPr>
          <w:rFonts w:ascii="Arial" w:eastAsia="PMingLiU" w:hAnsi="Arial" w:cs="Arial"/>
          <w:lang w:eastAsia="zh-TW"/>
        </w:rPr>
        <w:t xml:space="preserve"> design for SIB1 request, at least </w:t>
      </w:r>
      <w:r w:rsidRPr="00A26B94">
        <w:rPr>
          <w:rFonts w:ascii="Arial" w:eastAsia="Malgun Gothic" w:hAnsi="Arial" w:cs="Arial"/>
          <w:lang w:eastAsia="ko-KR"/>
        </w:rPr>
        <w:t xml:space="preserve">dedicated </w:t>
      </w:r>
      <w:r w:rsidRPr="00A26B94">
        <w:rPr>
          <w:rFonts w:ascii="Arial" w:eastAsia="PMingLiU" w:hAnsi="Arial" w:cs="Arial"/>
          <w:lang w:eastAsia="zh-TW"/>
        </w:rPr>
        <w:t>PRACH resource is the assumption for further study in RAN1</w:t>
      </w:r>
    </w:p>
    <w:p w14:paraId="39AF712F"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iCs/>
          <w:sz w:val="20"/>
          <w:szCs w:val="20"/>
          <w:lang w:val="en-US" w:eastAsia="zh-TW"/>
        </w:rPr>
      </w:pPr>
      <w:r w:rsidRPr="00A26B94">
        <w:rPr>
          <w:rFonts w:ascii="Arial" w:eastAsia="PMingLiU" w:hAnsi="Arial" w:cs="Arial"/>
          <w:sz w:val="20"/>
          <w:szCs w:val="20"/>
          <w:lang w:eastAsia="zh-TW"/>
        </w:rPr>
        <w:t xml:space="preserve">FFS: Details on </w:t>
      </w:r>
      <w:r w:rsidRPr="00A26B94">
        <w:rPr>
          <w:rFonts w:ascii="Arial" w:eastAsia="PMingLiU" w:hAnsi="Arial" w:cs="Arial"/>
          <w:iCs/>
          <w:sz w:val="20"/>
          <w:szCs w:val="20"/>
          <w:lang w:val="en-US" w:eastAsia="zh-TW"/>
        </w:rPr>
        <w:t>time, frequency, and/or PRACH preamble resources for UL WUS</w:t>
      </w:r>
    </w:p>
    <w:p w14:paraId="1A95F044" w14:textId="77777777" w:rsidR="00A26B94" w:rsidRPr="00A26B94" w:rsidRDefault="00A26B94" w:rsidP="00881DE5">
      <w:pPr>
        <w:pStyle w:val="ListParagraph"/>
        <w:numPr>
          <w:ilvl w:val="0"/>
          <w:numId w:val="14"/>
        </w:numPr>
        <w:overflowPunct/>
        <w:autoSpaceDE/>
        <w:autoSpaceDN/>
        <w:adjustRightInd/>
        <w:textAlignment w:val="auto"/>
        <w:rPr>
          <w:rFonts w:ascii="Arial" w:eastAsia="MS Mincho" w:hAnsi="Arial" w:cs="Arial"/>
          <w:sz w:val="20"/>
          <w:szCs w:val="20"/>
          <w:lang w:eastAsia="ja-JP"/>
        </w:rPr>
      </w:pPr>
      <w:r w:rsidRPr="00A26B94">
        <w:rPr>
          <w:rFonts w:ascii="Arial" w:eastAsia="Malgun Gothic" w:hAnsi="Arial" w:cs="Arial"/>
          <w:iCs/>
          <w:sz w:val="20"/>
          <w:szCs w:val="20"/>
          <w:lang w:val="en-US" w:eastAsia="ko-KR"/>
        </w:rPr>
        <w:lastRenderedPageBreak/>
        <w:t>FFS: whether RACH resource for SIB1 request could be used for an initial access procedure and/or an on-demand SI procedure</w:t>
      </w:r>
    </w:p>
    <w:p w14:paraId="052F3287" w14:textId="77777777" w:rsidR="00A26B94" w:rsidRPr="00A26B94" w:rsidRDefault="00A26B94" w:rsidP="00A26B94">
      <w:pPr>
        <w:rPr>
          <w:rFonts w:ascii="Arial" w:hAnsi="Arial" w:cs="Arial"/>
          <w:lang w:eastAsia="x-none"/>
        </w:rPr>
      </w:pPr>
    </w:p>
    <w:p w14:paraId="7EB22601" w14:textId="77777777" w:rsidR="00A26B94" w:rsidRPr="00A26B94" w:rsidRDefault="00A26B94" w:rsidP="00A26B94">
      <w:pPr>
        <w:rPr>
          <w:rFonts w:ascii="Arial" w:hAnsi="Arial" w:cs="Arial"/>
          <w:b/>
          <w:bCs/>
          <w:highlight w:val="green"/>
          <w:lang w:eastAsia="x-none"/>
        </w:rPr>
      </w:pPr>
      <w:r w:rsidRPr="00A26B94">
        <w:rPr>
          <w:rFonts w:ascii="Arial" w:hAnsi="Arial" w:cs="Arial"/>
          <w:b/>
          <w:bCs/>
          <w:highlight w:val="green"/>
          <w:lang w:eastAsia="x-none"/>
        </w:rPr>
        <w:t>Agreement</w:t>
      </w:r>
    </w:p>
    <w:p w14:paraId="1368E0B6" w14:textId="77777777" w:rsidR="00A26B94" w:rsidRDefault="00A26B94" w:rsidP="00A26B94">
      <w:pPr>
        <w:rPr>
          <w:rFonts w:ascii="Arial" w:eastAsia="PMingLiU" w:hAnsi="Arial" w:cs="Arial"/>
          <w:lang w:eastAsia="zh-TW"/>
        </w:rPr>
      </w:pPr>
      <w:r w:rsidRPr="00A26B94">
        <w:rPr>
          <w:rFonts w:ascii="Arial" w:eastAsia="PMingLiU" w:hAnsi="Arial" w:cs="Arial"/>
          <w:lang w:eastAsia="zh-TW"/>
        </w:rPr>
        <w:t xml:space="preserve">Conditions for triggering UL WUS transmission is up to RAN2. Any related work in RAN1 to be triggered by RAN2 LS. Send an LS to RAN2. </w:t>
      </w:r>
      <w:r w:rsidRPr="00A26B94">
        <w:rPr>
          <w:rFonts w:ascii="Arial" w:eastAsia="PMingLiU" w:hAnsi="Arial" w:cs="Arial"/>
          <w:highlight w:val="green"/>
          <w:lang w:eastAsia="zh-TW"/>
        </w:rPr>
        <w:t xml:space="preserve">Final LS in </w:t>
      </w:r>
      <w:bookmarkStart w:id="51" w:name="_Hlk164952142"/>
      <w:r w:rsidRPr="00A26B94">
        <w:rPr>
          <w:rFonts w:ascii="Arial" w:eastAsia="PMingLiU" w:hAnsi="Arial" w:cs="Arial"/>
          <w:highlight w:val="green"/>
          <w:lang w:eastAsia="zh-TW"/>
        </w:rPr>
        <w:t>R1-2403779</w:t>
      </w:r>
      <w:bookmarkEnd w:id="51"/>
      <w:r w:rsidRPr="00A26B94">
        <w:rPr>
          <w:rFonts w:ascii="Arial" w:eastAsia="PMingLiU" w:hAnsi="Arial" w:cs="Arial"/>
          <w:highlight w:val="green"/>
          <w:lang w:eastAsia="zh-TW"/>
        </w:rPr>
        <w:t>.</w:t>
      </w:r>
    </w:p>
    <w:p w14:paraId="4EB10F30" w14:textId="2057F618" w:rsidR="00813FE6" w:rsidRPr="00AA6FA5" w:rsidRDefault="00813FE6" w:rsidP="00813FE6">
      <w:pPr>
        <w:pStyle w:val="Heading3"/>
        <w:rPr>
          <w:rFonts w:cs="Arial"/>
          <w:b/>
          <w:bCs/>
          <w:szCs w:val="28"/>
        </w:rPr>
      </w:pPr>
      <w:r w:rsidRPr="00AA6FA5">
        <w:rPr>
          <w:rFonts w:cs="Arial"/>
          <w:b/>
          <w:bCs/>
          <w:szCs w:val="28"/>
        </w:rPr>
        <w:t>RAN1#11</w:t>
      </w:r>
      <w:r>
        <w:rPr>
          <w:rFonts w:cs="Arial"/>
          <w:b/>
          <w:bCs/>
          <w:szCs w:val="28"/>
        </w:rPr>
        <w:t>7</w:t>
      </w:r>
      <w:r w:rsidRPr="00AA6FA5">
        <w:rPr>
          <w:rFonts w:cs="Arial"/>
          <w:b/>
          <w:bCs/>
          <w:szCs w:val="28"/>
        </w:rPr>
        <w:t xml:space="preserve"> Agreements</w:t>
      </w:r>
    </w:p>
    <w:p w14:paraId="0490AB0B" w14:textId="77777777" w:rsidR="00813FE6" w:rsidRPr="00813FE6" w:rsidRDefault="00813FE6" w:rsidP="00813FE6">
      <w:pPr>
        <w:rPr>
          <w:rFonts w:ascii="Arial" w:hAnsi="Arial" w:cs="Arial"/>
          <w:b/>
          <w:bCs/>
          <w:highlight w:val="green"/>
          <w:lang w:eastAsia="x-none"/>
        </w:rPr>
      </w:pPr>
      <w:r w:rsidRPr="00813FE6">
        <w:rPr>
          <w:rFonts w:ascii="Arial" w:hAnsi="Arial" w:cs="Arial"/>
          <w:b/>
          <w:bCs/>
          <w:highlight w:val="green"/>
          <w:lang w:eastAsia="ko-KR"/>
        </w:rPr>
        <w:t>Agreement</w:t>
      </w:r>
    </w:p>
    <w:p w14:paraId="3CFE85CF" w14:textId="77777777" w:rsidR="00813FE6" w:rsidRPr="00813FE6" w:rsidRDefault="00813FE6" w:rsidP="00813FE6">
      <w:pPr>
        <w:rPr>
          <w:rFonts w:ascii="Arial" w:eastAsia="PMingLiU" w:hAnsi="Arial" w:cs="Arial"/>
          <w:bCs/>
          <w:lang w:eastAsia="zh-TW"/>
        </w:rPr>
      </w:pPr>
      <w:r w:rsidRPr="00813FE6">
        <w:rPr>
          <w:rFonts w:ascii="Arial" w:eastAsia="PMingLiU" w:hAnsi="Arial" w:cs="Arial"/>
          <w:bCs/>
          <w:lang w:eastAsia="zh-TW"/>
        </w:rPr>
        <w:t>For SIB1 in idle/inactive mode, prioritize RAN1 discussions on Case 2 and Case 3</w:t>
      </w:r>
    </w:p>
    <w:p w14:paraId="0B60349D" w14:textId="77777777" w:rsidR="00813FE6" w:rsidRPr="00813FE6" w:rsidRDefault="00813FE6" w:rsidP="00031DB2">
      <w:pPr>
        <w:pStyle w:val="ListParagraph"/>
        <w:numPr>
          <w:ilvl w:val="0"/>
          <w:numId w:val="23"/>
        </w:numPr>
        <w:overflowPunct/>
        <w:autoSpaceDE/>
        <w:autoSpaceDN/>
        <w:adjustRightInd/>
        <w:textAlignment w:val="auto"/>
        <w:rPr>
          <w:rFonts w:ascii="Arial" w:eastAsia="PMingLiU" w:hAnsi="Arial" w:cs="Arial"/>
          <w:bCs/>
          <w:sz w:val="20"/>
          <w:szCs w:val="20"/>
          <w:lang w:eastAsia="zh-TW"/>
        </w:rPr>
      </w:pPr>
      <w:r w:rsidRPr="00813FE6">
        <w:rPr>
          <w:rFonts w:ascii="Arial" w:eastAsia="PMingLiU" w:hAnsi="Arial" w:cs="Arial"/>
          <w:bCs/>
          <w:sz w:val="20"/>
          <w:szCs w:val="20"/>
          <w:lang w:val="en-US" w:eastAsia="zh-TW"/>
        </w:rPr>
        <w:t>Case 2 (</w:t>
      </w:r>
      <w:r w:rsidRPr="00813FE6">
        <w:rPr>
          <w:rFonts w:ascii="Arial" w:eastAsia="PMingLiU" w:hAnsi="Arial" w:cs="Arial"/>
          <w:bCs/>
          <w:sz w:val="20"/>
          <w:szCs w:val="20"/>
          <w:lang w:eastAsia="zh-TW"/>
        </w:rPr>
        <w:t xml:space="preserve">Option </w:t>
      </w:r>
      <w:r w:rsidRPr="00813FE6">
        <w:rPr>
          <w:rFonts w:ascii="Arial" w:hAnsi="Arial" w:cs="Arial"/>
          <w:bCs/>
          <w:sz w:val="20"/>
          <w:szCs w:val="20"/>
        </w:rPr>
        <w:t>1+B+X</w:t>
      </w:r>
      <w:r w:rsidRPr="00813FE6">
        <w:rPr>
          <w:rFonts w:ascii="Arial" w:eastAsia="PMingLiU" w:hAnsi="Arial" w:cs="Arial"/>
          <w:bCs/>
          <w:sz w:val="20"/>
          <w:szCs w:val="20"/>
          <w:lang w:val="en-US" w:eastAsia="zh-TW"/>
        </w:rPr>
        <w:t>) is feasible from RAN1 perspective.</w:t>
      </w:r>
    </w:p>
    <w:p w14:paraId="04CF196B" w14:textId="77777777" w:rsidR="00813FE6" w:rsidRPr="00813FE6" w:rsidRDefault="00813FE6" w:rsidP="00031DB2">
      <w:pPr>
        <w:pStyle w:val="ListParagraph"/>
        <w:numPr>
          <w:ilvl w:val="0"/>
          <w:numId w:val="23"/>
        </w:numPr>
        <w:overflowPunct/>
        <w:autoSpaceDE/>
        <w:autoSpaceDN/>
        <w:adjustRightInd/>
        <w:textAlignment w:val="auto"/>
        <w:rPr>
          <w:rFonts w:ascii="Arial" w:eastAsia="PMingLiU" w:hAnsi="Arial" w:cs="Arial"/>
          <w:bCs/>
          <w:sz w:val="20"/>
          <w:szCs w:val="20"/>
          <w:lang w:eastAsia="zh-TW"/>
        </w:rPr>
      </w:pPr>
      <w:r w:rsidRPr="00813FE6">
        <w:rPr>
          <w:rFonts w:ascii="Arial" w:eastAsia="PMingLiU" w:hAnsi="Arial" w:cs="Arial"/>
          <w:bCs/>
          <w:sz w:val="20"/>
          <w:szCs w:val="20"/>
          <w:lang w:val="en-US" w:eastAsia="zh-TW"/>
        </w:rPr>
        <w:t>Further study Case 3, focusing on the additional NES benefits over Case 2, feasibility, complexity, and spec impact.</w:t>
      </w:r>
    </w:p>
    <w:p w14:paraId="180EE20F" w14:textId="77777777" w:rsidR="00813FE6" w:rsidRPr="00813FE6" w:rsidRDefault="00813FE6" w:rsidP="00813FE6">
      <w:pPr>
        <w:rPr>
          <w:rFonts w:ascii="Arial" w:hAnsi="Arial" w:cs="Arial"/>
          <w:lang w:eastAsia="x-none"/>
        </w:rPr>
      </w:pPr>
    </w:p>
    <w:p w14:paraId="0E03182B" w14:textId="77777777" w:rsidR="00813FE6" w:rsidRPr="00813FE6" w:rsidRDefault="00813FE6" w:rsidP="00813FE6">
      <w:pPr>
        <w:rPr>
          <w:rFonts w:ascii="Arial" w:hAnsi="Arial" w:cs="Arial"/>
          <w:b/>
          <w:bCs/>
          <w:highlight w:val="green"/>
          <w:lang w:eastAsia="x-none"/>
        </w:rPr>
      </w:pPr>
      <w:r w:rsidRPr="00813FE6">
        <w:rPr>
          <w:rFonts w:ascii="Arial" w:hAnsi="Arial" w:cs="Arial"/>
          <w:b/>
          <w:bCs/>
          <w:highlight w:val="green"/>
          <w:lang w:eastAsia="ko-KR"/>
        </w:rPr>
        <w:t>Agreement</w:t>
      </w:r>
    </w:p>
    <w:p w14:paraId="27C2DE5F" w14:textId="77777777" w:rsidR="00813FE6" w:rsidRPr="00813FE6" w:rsidRDefault="00813FE6" w:rsidP="00813FE6">
      <w:pPr>
        <w:rPr>
          <w:rFonts w:ascii="Arial" w:eastAsia="PMingLiU" w:hAnsi="Arial" w:cs="Arial"/>
          <w:lang w:eastAsia="zh-TW"/>
        </w:rPr>
      </w:pPr>
      <w:r w:rsidRPr="00813FE6">
        <w:rPr>
          <w:rFonts w:ascii="Arial" w:eastAsia="PMingLiU" w:hAnsi="Arial" w:cs="Arial"/>
          <w:lang w:eastAsia="zh-TW"/>
        </w:rPr>
        <w:t>For further study of on-demand SIB1 in idle/inactive mode, it is assumed that always-on SSB is transmitted on the NES cell with on-demand SIB1.</w:t>
      </w:r>
    </w:p>
    <w:p w14:paraId="79D9B78D" w14:textId="77777777" w:rsidR="00813FE6" w:rsidRPr="00813FE6" w:rsidRDefault="00813FE6" w:rsidP="00813FE6">
      <w:pPr>
        <w:rPr>
          <w:rFonts w:ascii="Arial" w:hAnsi="Arial" w:cs="Arial"/>
          <w:lang w:eastAsia="x-none"/>
        </w:rPr>
      </w:pPr>
    </w:p>
    <w:p w14:paraId="3063A2A5" w14:textId="77777777" w:rsidR="00813FE6" w:rsidRPr="00813FE6" w:rsidRDefault="00813FE6" w:rsidP="00813FE6">
      <w:pPr>
        <w:rPr>
          <w:rFonts w:ascii="Arial" w:hAnsi="Arial" w:cs="Arial"/>
          <w:b/>
          <w:bCs/>
          <w:highlight w:val="green"/>
          <w:lang w:eastAsia="x-none"/>
        </w:rPr>
      </w:pPr>
      <w:bookmarkStart w:id="52" w:name="OLE_LINK228"/>
      <w:r w:rsidRPr="00813FE6">
        <w:rPr>
          <w:rFonts w:ascii="Arial" w:hAnsi="Arial" w:cs="Arial"/>
          <w:b/>
          <w:bCs/>
          <w:highlight w:val="green"/>
          <w:lang w:eastAsia="ko-KR"/>
        </w:rPr>
        <w:t>Agreement</w:t>
      </w:r>
    </w:p>
    <w:p w14:paraId="796368AF" w14:textId="77777777" w:rsidR="00813FE6" w:rsidRPr="00813FE6" w:rsidRDefault="00813FE6" w:rsidP="00813FE6">
      <w:pPr>
        <w:rPr>
          <w:rFonts w:ascii="Arial" w:eastAsia="PMingLiU" w:hAnsi="Arial" w:cs="Arial"/>
          <w:bCs/>
          <w:lang w:eastAsia="zh-TW"/>
        </w:rPr>
      </w:pPr>
      <w:r w:rsidRPr="00813FE6">
        <w:rPr>
          <w:rFonts w:ascii="Arial" w:eastAsiaTheme="minorEastAsia" w:hAnsi="Arial" w:cs="Arial"/>
          <w:bCs/>
          <w:lang w:eastAsia="ko-KR"/>
        </w:rPr>
        <w:t>At least for Case-2: F</w:t>
      </w:r>
      <w:r w:rsidRPr="00813FE6">
        <w:rPr>
          <w:rFonts w:ascii="Arial" w:eastAsia="PMingLiU" w:hAnsi="Arial" w:cs="Arial"/>
          <w:bCs/>
          <w:lang w:eastAsia="zh-TW"/>
        </w:rPr>
        <w:t>or further study of type 0 PDCCH monitoring occasions for on demand SIB1</w:t>
      </w:r>
      <w:r w:rsidRPr="00813FE6">
        <w:rPr>
          <w:rFonts w:ascii="Arial" w:eastAsiaTheme="minorEastAsia" w:hAnsi="Arial" w:cs="Arial"/>
          <w:bCs/>
          <w:lang w:eastAsia="ko-KR"/>
        </w:rPr>
        <w:t xml:space="preserve">, </w:t>
      </w:r>
      <w:r w:rsidRPr="00813FE6">
        <w:rPr>
          <w:rFonts w:ascii="Arial" w:hAnsi="Arial" w:cs="Arial"/>
          <w:bCs/>
        </w:rPr>
        <w:t>after UE transmits the UL WUS</w:t>
      </w:r>
      <w:r w:rsidRPr="00813FE6">
        <w:rPr>
          <w:rFonts w:ascii="Arial" w:eastAsia="PMingLiU" w:hAnsi="Arial" w:cs="Arial"/>
          <w:bCs/>
          <w:lang w:eastAsia="zh-TW"/>
        </w:rPr>
        <w:t xml:space="preserve"> in idle/inactive mode, RAN1 assumes following as a starting point:</w:t>
      </w:r>
    </w:p>
    <w:bookmarkEnd w:id="52"/>
    <w:p w14:paraId="75B3EC1F" w14:textId="77777777" w:rsidR="00813FE6" w:rsidRPr="00813FE6" w:rsidRDefault="00813FE6" w:rsidP="00031DB2">
      <w:pPr>
        <w:pStyle w:val="ListParagraph"/>
        <w:numPr>
          <w:ilvl w:val="0"/>
          <w:numId w:val="23"/>
        </w:numPr>
        <w:overflowPunct/>
        <w:autoSpaceDE/>
        <w:autoSpaceDN/>
        <w:adjustRightInd/>
        <w:textAlignment w:val="auto"/>
        <w:rPr>
          <w:rFonts w:ascii="Arial" w:eastAsia="PMingLiU" w:hAnsi="Arial" w:cs="Arial"/>
          <w:bCs/>
          <w:sz w:val="20"/>
          <w:szCs w:val="20"/>
          <w:lang w:eastAsia="zh-TW"/>
        </w:rPr>
      </w:pPr>
      <w:r w:rsidRPr="00813FE6">
        <w:rPr>
          <w:rFonts w:ascii="Arial" w:eastAsia="PMingLiU" w:hAnsi="Arial" w:cs="Arial"/>
          <w:bCs/>
          <w:sz w:val="20"/>
          <w:szCs w:val="20"/>
          <w:lang w:eastAsia="zh-TW"/>
        </w:rPr>
        <w:t>Option 1: One or more type 0 PDCCH monitoring occasions for on demand SIB1 within a time window</w:t>
      </w:r>
    </w:p>
    <w:p w14:paraId="1276467E" w14:textId="77777777" w:rsidR="00813FE6" w:rsidRPr="00813FE6" w:rsidRDefault="00813FE6" w:rsidP="00031DB2">
      <w:pPr>
        <w:pStyle w:val="ListParagraph"/>
        <w:numPr>
          <w:ilvl w:val="1"/>
          <w:numId w:val="23"/>
        </w:numPr>
        <w:overflowPunct/>
        <w:autoSpaceDE/>
        <w:autoSpaceDN/>
        <w:adjustRightInd/>
        <w:textAlignment w:val="auto"/>
        <w:rPr>
          <w:rFonts w:ascii="Arial" w:eastAsia="PMingLiU" w:hAnsi="Arial" w:cs="Arial"/>
          <w:bCs/>
          <w:sz w:val="20"/>
          <w:szCs w:val="20"/>
          <w:lang w:eastAsia="zh-TW"/>
        </w:rPr>
      </w:pPr>
      <w:r w:rsidRPr="00813FE6">
        <w:rPr>
          <w:rFonts w:ascii="Arial" w:eastAsia="PMingLiU" w:hAnsi="Arial" w:cs="Arial"/>
          <w:bCs/>
          <w:sz w:val="20"/>
          <w:szCs w:val="20"/>
          <w:lang w:val="en-US" w:eastAsia="zh-TW"/>
        </w:rPr>
        <w:t>FFS</w:t>
      </w:r>
      <w:r w:rsidRPr="00813FE6">
        <w:rPr>
          <w:rFonts w:ascii="Arial" w:eastAsia="PMingLiU" w:hAnsi="Arial" w:cs="Arial"/>
          <w:bCs/>
          <w:sz w:val="20"/>
          <w:szCs w:val="20"/>
          <w:lang w:eastAsia="zh-TW"/>
        </w:rPr>
        <w:t xml:space="preserve">: How the search space zero configuration is provided (e.g. from  </w:t>
      </w:r>
      <w:proofErr w:type="spellStart"/>
      <w:r w:rsidRPr="00813FE6">
        <w:rPr>
          <w:rFonts w:ascii="Arial" w:eastAsia="PMingLiU" w:hAnsi="Arial" w:cs="Arial"/>
          <w:bCs/>
          <w:i/>
          <w:iCs/>
          <w:sz w:val="20"/>
          <w:szCs w:val="20"/>
          <w:lang w:eastAsia="zh-TW"/>
        </w:rPr>
        <w:t>searchSpaceZero</w:t>
      </w:r>
      <w:proofErr w:type="spellEnd"/>
      <w:r w:rsidRPr="00813FE6">
        <w:rPr>
          <w:rFonts w:ascii="Arial" w:eastAsia="PMingLiU" w:hAnsi="Arial" w:cs="Arial"/>
          <w:bCs/>
          <w:sz w:val="20"/>
          <w:szCs w:val="20"/>
          <w:lang w:eastAsia="zh-TW"/>
        </w:rPr>
        <w:t xml:space="preserve">  in  MIB  or  from a new search space that is indicated by UL-WUS configuration)</w:t>
      </w:r>
    </w:p>
    <w:p w14:paraId="5E7B1288" w14:textId="77777777" w:rsidR="00813FE6" w:rsidRPr="00813FE6" w:rsidRDefault="00813FE6" w:rsidP="00031DB2">
      <w:pPr>
        <w:pStyle w:val="ListParagraph"/>
        <w:numPr>
          <w:ilvl w:val="1"/>
          <w:numId w:val="23"/>
        </w:numPr>
        <w:overflowPunct/>
        <w:autoSpaceDE/>
        <w:autoSpaceDN/>
        <w:adjustRightInd/>
        <w:textAlignment w:val="auto"/>
        <w:rPr>
          <w:rFonts w:ascii="Arial" w:eastAsia="PMingLiU" w:hAnsi="Arial" w:cs="Arial"/>
          <w:bCs/>
          <w:sz w:val="20"/>
          <w:szCs w:val="20"/>
          <w:lang w:eastAsia="zh-TW"/>
        </w:rPr>
      </w:pPr>
      <w:r w:rsidRPr="00813FE6">
        <w:rPr>
          <w:rFonts w:ascii="Arial" w:eastAsia="PMingLiU" w:hAnsi="Arial" w:cs="Arial"/>
          <w:bCs/>
          <w:sz w:val="20"/>
          <w:szCs w:val="20"/>
          <w:lang w:eastAsia="zh-TW"/>
        </w:rPr>
        <w:t xml:space="preserve">FFS: Details of the time window, including at least the starting time and duration </w:t>
      </w:r>
    </w:p>
    <w:p w14:paraId="3282E58A" w14:textId="77777777" w:rsidR="00813FE6" w:rsidRPr="00813FE6" w:rsidRDefault="00813FE6" w:rsidP="00031DB2">
      <w:pPr>
        <w:pStyle w:val="ListParagraph"/>
        <w:numPr>
          <w:ilvl w:val="1"/>
          <w:numId w:val="23"/>
        </w:numPr>
        <w:overflowPunct/>
        <w:autoSpaceDE/>
        <w:autoSpaceDN/>
        <w:adjustRightInd/>
        <w:textAlignment w:val="auto"/>
        <w:rPr>
          <w:rFonts w:ascii="Arial" w:eastAsia="PMingLiU" w:hAnsi="Arial" w:cs="Arial"/>
          <w:bCs/>
          <w:sz w:val="20"/>
          <w:szCs w:val="20"/>
          <w:lang w:eastAsia="zh-TW"/>
        </w:rPr>
      </w:pPr>
      <w:r w:rsidRPr="00813FE6">
        <w:rPr>
          <w:rFonts w:ascii="Arial" w:eastAsia="PMingLiU" w:hAnsi="Arial" w:cs="Arial"/>
          <w:bCs/>
          <w:sz w:val="20"/>
          <w:szCs w:val="20"/>
          <w:lang w:eastAsia="zh-TW"/>
        </w:rPr>
        <w:t>FFS: Whether/how to support transmission of on-demand SIB1 with the association with SSB(s) based on a received UL-WUS</w:t>
      </w:r>
    </w:p>
    <w:p w14:paraId="62ACBBD1" w14:textId="77777777" w:rsidR="00813FE6" w:rsidRPr="00813FE6" w:rsidRDefault="00813FE6" w:rsidP="00813FE6">
      <w:pPr>
        <w:rPr>
          <w:rFonts w:ascii="Arial" w:hAnsi="Arial" w:cs="Arial"/>
          <w:lang w:eastAsia="x-none"/>
        </w:rPr>
      </w:pPr>
    </w:p>
    <w:p w14:paraId="17AE3538" w14:textId="77777777" w:rsidR="00813FE6" w:rsidRPr="00813FE6" w:rsidRDefault="00813FE6" w:rsidP="00813FE6">
      <w:pPr>
        <w:rPr>
          <w:rFonts w:ascii="Arial" w:hAnsi="Arial" w:cs="Arial"/>
          <w:b/>
          <w:bCs/>
          <w:lang w:val="en-US" w:eastAsia="x-none"/>
        </w:rPr>
      </w:pPr>
      <w:r w:rsidRPr="00813FE6">
        <w:rPr>
          <w:rFonts w:ascii="Arial" w:hAnsi="Arial" w:cs="Arial"/>
          <w:b/>
          <w:bCs/>
          <w:highlight w:val="green"/>
          <w:lang w:val="en-US" w:eastAsia="x-none"/>
        </w:rPr>
        <w:t>Agreement</w:t>
      </w:r>
    </w:p>
    <w:p w14:paraId="113C553A" w14:textId="77777777" w:rsidR="00813FE6" w:rsidRPr="00813FE6" w:rsidRDefault="00813FE6" w:rsidP="00813FE6">
      <w:pPr>
        <w:rPr>
          <w:rFonts w:ascii="Arial" w:eastAsiaTheme="minorEastAsia" w:hAnsi="Arial" w:cs="Arial"/>
          <w:bCs/>
          <w:lang w:eastAsia="ko-KR"/>
        </w:rPr>
      </w:pPr>
      <w:r w:rsidRPr="00813FE6">
        <w:rPr>
          <w:rFonts w:ascii="Arial" w:eastAsiaTheme="minorEastAsia" w:hAnsi="Arial" w:cs="Arial"/>
          <w:bCs/>
          <w:lang w:eastAsia="ko-KR"/>
        </w:rPr>
        <w:t>From RAN1 point of view, the following is feasible. It is up to RAN2 to decide whether/how to support it.</w:t>
      </w:r>
    </w:p>
    <w:p w14:paraId="529E482B" w14:textId="77777777" w:rsidR="00813FE6" w:rsidRPr="00813FE6" w:rsidRDefault="00813FE6" w:rsidP="00813FE6">
      <w:pPr>
        <w:rPr>
          <w:rFonts w:ascii="Arial" w:eastAsia="PMingLiU" w:hAnsi="Arial" w:cs="Arial"/>
          <w:bCs/>
          <w:lang w:eastAsia="zh-TW"/>
        </w:rPr>
      </w:pPr>
      <w:r w:rsidRPr="00813FE6">
        <w:rPr>
          <w:rFonts w:ascii="Arial" w:eastAsia="PMingLiU" w:hAnsi="Arial" w:cs="Arial"/>
          <w:bCs/>
          <w:lang w:eastAsia="zh-TW"/>
        </w:rPr>
        <w:t>At least for Case 2 (Option 1+B+X) design, a unified configuration format that can support both Option 2 (i.e. a UL-WUS configuration applies to multiple NES cells) and Option 3 (i.e. a UL-WUS configuration applies to a single NES cell).</w:t>
      </w:r>
    </w:p>
    <w:p w14:paraId="1D437902" w14:textId="77777777" w:rsidR="00813FE6" w:rsidRPr="00813FE6" w:rsidRDefault="00813FE6" w:rsidP="00813FE6">
      <w:pPr>
        <w:rPr>
          <w:rFonts w:ascii="Arial" w:eastAsia="PMingLiU" w:hAnsi="Arial" w:cs="Arial"/>
          <w:b/>
          <w:lang w:eastAsia="zh-TW"/>
        </w:rPr>
      </w:pPr>
    </w:p>
    <w:p w14:paraId="4085FDF8" w14:textId="77777777" w:rsidR="00813FE6" w:rsidRPr="00813FE6" w:rsidRDefault="00813FE6" w:rsidP="00813FE6">
      <w:pPr>
        <w:rPr>
          <w:rFonts w:ascii="Arial" w:hAnsi="Arial" w:cs="Arial"/>
          <w:b/>
          <w:bCs/>
          <w:lang w:val="en-US" w:eastAsia="x-none"/>
        </w:rPr>
      </w:pPr>
      <w:r w:rsidRPr="00813FE6">
        <w:rPr>
          <w:rFonts w:ascii="Arial" w:hAnsi="Arial" w:cs="Arial"/>
          <w:b/>
          <w:bCs/>
          <w:highlight w:val="green"/>
          <w:lang w:val="en-US" w:eastAsia="x-none"/>
        </w:rPr>
        <w:t>Agreement</w:t>
      </w:r>
    </w:p>
    <w:p w14:paraId="6F6CEE6E" w14:textId="77777777" w:rsidR="00813FE6" w:rsidRPr="00813FE6" w:rsidRDefault="00813FE6" w:rsidP="00813FE6">
      <w:pPr>
        <w:rPr>
          <w:rFonts w:ascii="Arial" w:eastAsia="PMingLiU" w:hAnsi="Arial" w:cs="Arial"/>
          <w:bCs/>
          <w:lang w:eastAsia="zh-TW"/>
        </w:rPr>
      </w:pPr>
      <w:r w:rsidRPr="00813FE6">
        <w:rPr>
          <w:rFonts w:ascii="Arial" w:eastAsia="PMingLiU" w:hAnsi="Arial" w:cs="Arial"/>
          <w:bCs/>
          <w:lang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p w14:paraId="4103DBE9" w14:textId="77777777" w:rsidR="00813FE6" w:rsidRPr="00813FE6" w:rsidRDefault="00813FE6" w:rsidP="00813FE6">
      <w:pPr>
        <w:rPr>
          <w:rFonts w:ascii="Arial" w:hAnsi="Arial" w:cs="Arial"/>
          <w:lang w:eastAsia="x-none"/>
        </w:rPr>
      </w:pPr>
    </w:p>
    <w:p w14:paraId="4C184D7D" w14:textId="77777777" w:rsidR="00813FE6" w:rsidRPr="00813FE6" w:rsidRDefault="00813FE6" w:rsidP="00813FE6">
      <w:pPr>
        <w:rPr>
          <w:rFonts w:ascii="Arial" w:hAnsi="Arial" w:cs="Arial"/>
          <w:b/>
          <w:bCs/>
          <w:lang w:val="en-US" w:eastAsia="x-none"/>
        </w:rPr>
      </w:pPr>
      <w:r w:rsidRPr="00813FE6">
        <w:rPr>
          <w:rFonts w:ascii="Arial" w:hAnsi="Arial" w:cs="Arial"/>
          <w:b/>
          <w:bCs/>
          <w:highlight w:val="green"/>
          <w:lang w:val="en-US" w:eastAsia="x-none"/>
        </w:rPr>
        <w:t>Agreement</w:t>
      </w:r>
    </w:p>
    <w:p w14:paraId="5B619810" w14:textId="77777777" w:rsidR="00813FE6" w:rsidRPr="00813FE6" w:rsidRDefault="00813FE6" w:rsidP="00813FE6">
      <w:pPr>
        <w:rPr>
          <w:rFonts w:ascii="Arial" w:eastAsia="PMingLiU" w:hAnsi="Arial" w:cs="Arial"/>
          <w:bCs/>
          <w:lang w:eastAsia="zh-TW"/>
        </w:rPr>
      </w:pPr>
      <w:r w:rsidRPr="00813FE6">
        <w:rPr>
          <w:rFonts w:ascii="Arial" w:eastAsia="PMingLiU" w:hAnsi="Arial" w:cs="Arial"/>
          <w:bCs/>
          <w:lang w:eastAsia="zh-TW"/>
        </w:rPr>
        <w:t>For further study of on-demand SIB1 in idle/inactive mode, use the following Table I (from R1-2405106, Ericsson) as a starting point to discuss the required parameters/contents inside the UL WUS configuration.</w:t>
      </w:r>
    </w:p>
    <w:p w14:paraId="4A138DFB" w14:textId="77777777" w:rsidR="00813FE6" w:rsidRPr="00813FE6" w:rsidRDefault="00813FE6" w:rsidP="00813FE6">
      <w:pPr>
        <w:jc w:val="center"/>
        <w:rPr>
          <w:rFonts w:ascii="Arial" w:eastAsia="PMingLiU" w:hAnsi="Arial" w:cs="Arial"/>
          <w:b/>
          <w:lang w:eastAsia="zh-TW"/>
        </w:rPr>
      </w:pPr>
      <w:r w:rsidRPr="00813FE6">
        <w:rPr>
          <w:rFonts w:ascii="Arial" w:eastAsia="PMingLiU" w:hAnsi="Arial" w:cs="Arial"/>
          <w:b/>
          <w:lang w:eastAsia="zh-TW"/>
        </w:rPr>
        <w:lastRenderedPageBreak/>
        <w:t>Table I.</w:t>
      </w:r>
    </w:p>
    <w:tbl>
      <w:tblPr>
        <w:tblStyle w:val="TableGrid"/>
        <w:tblW w:w="9630" w:type="dxa"/>
        <w:tblLayout w:type="fixed"/>
        <w:tblLook w:val="04A0" w:firstRow="1" w:lastRow="0" w:firstColumn="1" w:lastColumn="0" w:noHBand="0" w:noVBand="1"/>
      </w:tblPr>
      <w:tblGrid>
        <w:gridCol w:w="2121"/>
        <w:gridCol w:w="1983"/>
        <w:gridCol w:w="2125"/>
        <w:gridCol w:w="3401"/>
      </w:tblGrid>
      <w:tr w:rsidR="00813FE6" w:rsidRPr="00813FE6" w14:paraId="4783665C" w14:textId="77777777" w:rsidTr="00554FB6">
        <w:trPr>
          <w:trHeight w:val="300"/>
        </w:trPr>
        <w:tc>
          <w:tcPr>
            <w:tcW w:w="2121" w:type="dxa"/>
            <w:tcBorders>
              <w:top w:val="single" w:sz="4" w:space="0" w:color="auto"/>
              <w:left w:val="single" w:sz="4" w:space="0" w:color="auto"/>
              <w:bottom w:val="single" w:sz="4" w:space="0" w:color="auto"/>
              <w:right w:val="single" w:sz="4" w:space="0" w:color="auto"/>
            </w:tcBorders>
          </w:tcPr>
          <w:p w14:paraId="6B3AACCC" w14:textId="77777777" w:rsidR="00813FE6" w:rsidRPr="00813FE6" w:rsidRDefault="00813FE6" w:rsidP="00554FB6">
            <w:pPr>
              <w:rPr>
                <w:rFonts w:ascii="Arial" w:hAnsi="Arial" w:cs="Arial"/>
                <w:b/>
                <w:bCs/>
                <w:sz w:val="20"/>
                <w:szCs w:val="20"/>
                <w:lang w:val="en-US"/>
              </w:rPr>
            </w:pPr>
            <w:r w:rsidRPr="00813FE6">
              <w:rPr>
                <w:rFonts w:ascii="Arial" w:hAnsi="Arial" w:cs="Arial"/>
                <w:b/>
                <w:bCs/>
                <w:sz w:val="20"/>
                <w:szCs w:val="20"/>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45040D6A" w14:textId="77777777" w:rsidR="00813FE6" w:rsidRPr="00813FE6" w:rsidRDefault="00813FE6" w:rsidP="00554FB6">
            <w:pPr>
              <w:rPr>
                <w:rFonts w:ascii="Arial" w:hAnsi="Arial" w:cs="Arial"/>
                <w:b/>
                <w:bCs/>
                <w:sz w:val="20"/>
                <w:szCs w:val="20"/>
              </w:rPr>
            </w:pPr>
            <w:r w:rsidRPr="00813FE6">
              <w:rPr>
                <w:rFonts w:ascii="Arial" w:hAnsi="Arial" w:cs="Arial"/>
                <w:b/>
                <w:bCs/>
                <w:sz w:val="20"/>
                <w:szCs w:val="20"/>
              </w:rPr>
              <w:t>Parameters</w:t>
            </w:r>
          </w:p>
        </w:tc>
      </w:tr>
      <w:tr w:rsidR="00813FE6" w:rsidRPr="00813FE6" w14:paraId="68D5A98F" w14:textId="77777777" w:rsidTr="00554FB6">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16FAC2DF" w14:textId="77777777" w:rsidR="00813FE6" w:rsidRPr="00813FE6" w:rsidRDefault="00813FE6" w:rsidP="00554FB6">
            <w:pPr>
              <w:rPr>
                <w:rFonts w:ascii="Arial" w:hAnsi="Arial" w:cs="Arial"/>
                <w:b/>
                <w:bCs/>
                <w:sz w:val="20"/>
                <w:szCs w:val="20"/>
              </w:rPr>
            </w:pPr>
            <w:r w:rsidRPr="00813FE6">
              <w:rPr>
                <w:rFonts w:ascii="Arial" w:hAnsi="Arial" w:cs="Arial"/>
                <w:b/>
                <w:bCs/>
                <w:sz w:val="20"/>
                <w:szCs w:val="20"/>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14:paraId="2D12AA9F" w14:textId="77777777" w:rsidR="00813FE6" w:rsidRPr="00813FE6" w:rsidRDefault="00813FE6" w:rsidP="00554FB6">
            <w:pPr>
              <w:rPr>
                <w:rFonts w:ascii="Arial" w:hAnsi="Arial" w:cs="Arial"/>
                <w:b/>
                <w:bCs/>
                <w:sz w:val="20"/>
                <w:szCs w:val="20"/>
              </w:rPr>
            </w:pPr>
            <w:r w:rsidRPr="00813FE6">
              <w:rPr>
                <w:rFonts w:ascii="Arial" w:hAnsi="Arial" w:cs="Arial"/>
                <w:b/>
                <w:bCs/>
                <w:sz w:val="20"/>
                <w:szCs w:val="20"/>
              </w:rPr>
              <w:t>NES-CellId</w:t>
            </w:r>
          </w:p>
        </w:tc>
        <w:tc>
          <w:tcPr>
            <w:tcW w:w="5526" w:type="dxa"/>
            <w:gridSpan w:val="2"/>
            <w:tcBorders>
              <w:top w:val="single" w:sz="4" w:space="0" w:color="auto"/>
              <w:left w:val="single" w:sz="4" w:space="0" w:color="auto"/>
              <w:bottom w:val="single" w:sz="4" w:space="0" w:color="auto"/>
              <w:right w:val="single" w:sz="4" w:space="0" w:color="auto"/>
            </w:tcBorders>
          </w:tcPr>
          <w:p w14:paraId="402865C9" w14:textId="77777777" w:rsidR="00813FE6" w:rsidRPr="00813FE6" w:rsidRDefault="00813FE6" w:rsidP="00554FB6">
            <w:pPr>
              <w:rPr>
                <w:rFonts w:ascii="Arial" w:hAnsi="Arial" w:cs="Arial"/>
                <w:sz w:val="20"/>
                <w:szCs w:val="20"/>
              </w:rPr>
            </w:pPr>
            <w:r w:rsidRPr="00813FE6">
              <w:rPr>
                <w:rFonts w:ascii="Arial" w:hAnsi="Arial" w:cs="Arial"/>
                <w:sz w:val="20"/>
                <w:szCs w:val="20"/>
              </w:rPr>
              <w:t xml:space="preserve">PhysCellId </w:t>
            </w:r>
          </w:p>
        </w:tc>
      </w:tr>
      <w:tr w:rsidR="00813FE6" w:rsidRPr="00813FE6" w14:paraId="5D1821D4" w14:textId="77777777" w:rsidTr="00554FB6">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67D6AF1C"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208AF0C" w14:textId="77777777" w:rsidR="00813FE6" w:rsidRPr="00813FE6" w:rsidRDefault="00813FE6" w:rsidP="00554FB6">
            <w:pPr>
              <w:rPr>
                <w:rFonts w:ascii="Arial" w:eastAsiaTheme="minorHAnsi" w:hAnsi="Arial" w:cs="Arial"/>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tcPr>
          <w:p w14:paraId="12302C17" w14:textId="77777777" w:rsidR="00813FE6" w:rsidRPr="00813FE6" w:rsidRDefault="00813FE6" w:rsidP="00554FB6">
            <w:pPr>
              <w:rPr>
                <w:rFonts w:ascii="Arial" w:hAnsi="Arial" w:cs="Arial"/>
                <w:sz w:val="20"/>
                <w:szCs w:val="20"/>
              </w:rPr>
            </w:pPr>
            <w:r w:rsidRPr="00813FE6">
              <w:rPr>
                <w:rFonts w:ascii="Arial" w:hAnsi="Arial" w:cs="Arial"/>
                <w:sz w:val="20"/>
                <w:szCs w:val="20"/>
              </w:rPr>
              <w:t xml:space="preserve">ARFCN-ValueNR </w:t>
            </w:r>
          </w:p>
        </w:tc>
      </w:tr>
      <w:tr w:rsidR="00813FE6" w:rsidRPr="00813FE6" w14:paraId="5CC42B7E" w14:textId="77777777" w:rsidTr="00554FB6">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01D6BA0E" w14:textId="77777777" w:rsidR="00813FE6" w:rsidRPr="00813FE6" w:rsidRDefault="00813FE6" w:rsidP="00554FB6">
            <w:pPr>
              <w:rPr>
                <w:rFonts w:ascii="Arial" w:hAnsi="Arial" w:cs="Arial"/>
                <w:b/>
                <w:bCs/>
                <w:sz w:val="20"/>
                <w:szCs w:val="20"/>
              </w:rPr>
            </w:pPr>
            <w:r w:rsidRPr="00813FE6">
              <w:rPr>
                <w:rFonts w:ascii="Arial" w:hAnsi="Arial" w:cs="Arial"/>
                <w:b/>
                <w:bCs/>
                <w:sz w:val="20"/>
                <w:szCs w:val="20"/>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25AC5E1D" w14:textId="77777777" w:rsidR="00813FE6" w:rsidRPr="00813FE6" w:rsidRDefault="00813FE6" w:rsidP="00554FB6">
            <w:pPr>
              <w:rPr>
                <w:rFonts w:ascii="Arial" w:hAnsi="Arial" w:cs="Arial"/>
                <w:b/>
                <w:bCs/>
                <w:sz w:val="20"/>
                <w:szCs w:val="20"/>
              </w:rPr>
            </w:pPr>
            <w:r w:rsidRPr="00813FE6">
              <w:rPr>
                <w:rFonts w:ascii="Arial" w:hAnsi="Arial" w:cs="Arial"/>
                <w:b/>
                <w:bCs/>
                <w:sz w:val="20"/>
                <w:szCs w:val="20"/>
              </w:rPr>
              <w:t xml:space="preserve">SIB1-RequestConfig </w:t>
            </w:r>
          </w:p>
          <w:p w14:paraId="60A34CC3" w14:textId="77777777" w:rsidR="00813FE6" w:rsidRPr="00813FE6" w:rsidRDefault="00813FE6" w:rsidP="00554FB6">
            <w:pPr>
              <w:rPr>
                <w:rFonts w:ascii="Arial" w:hAnsi="Arial" w:cs="Arial"/>
                <w:b/>
                <w:bCs/>
                <w:sz w:val="20"/>
                <w:szCs w:val="20"/>
              </w:rPr>
            </w:pPr>
            <w:r w:rsidRPr="00813FE6">
              <w:rPr>
                <w:rFonts w:ascii="Arial" w:hAnsi="Arial" w:cs="Arial"/>
                <w:b/>
                <w:bCs/>
                <w:sz w:val="20"/>
                <w:szCs w:val="20"/>
              </w:rPr>
              <w:t> </w:t>
            </w:r>
          </w:p>
        </w:tc>
        <w:tc>
          <w:tcPr>
            <w:tcW w:w="5526" w:type="dxa"/>
            <w:gridSpan w:val="2"/>
            <w:tcBorders>
              <w:top w:val="single" w:sz="4" w:space="0" w:color="auto"/>
              <w:left w:val="single" w:sz="4" w:space="0" w:color="auto"/>
              <w:bottom w:val="single" w:sz="4" w:space="0" w:color="auto"/>
              <w:right w:val="single" w:sz="4" w:space="0" w:color="auto"/>
            </w:tcBorders>
          </w:tcPr>
          <w:p w14:paraId="73C4B798" w14:textId="77777777" w:rsidR="00813FE6" w:rsidRPr="00813FE6" w:rsidRDefault="00813FE6" w:rsidP="00554FB6">
            <w:pPr>
              <w:rPr>
                <w:rFonts w:ascii="Arial" w:hAnsi="Arial" w:cs="Arial"/>
                <w:sz w:val="20"/>
                <w:szCs w:val="20"/>
              </w:rPr>
            </w:pPr>
            <w:r w:rsidRPr="00813FE6">
              <w:rPr>
                <w:rFonts w:ascii="Arial" w:hAnsi="Arial" w:cs="Arial"/>
                <w:sz w:val="20"/>
                <w:szCs w:val="20"/>
              </w:rPr>
              <w:t>ss-PBCH-BlockPower</w:t>
            </w:r>
          </w:p>
        </w:tc>
      </w:tr>
      <w:tr w:rsidR="00813FE6" w:rsidRPr="00813FE6" w14:paraId="6DA480DB" w14:textId="77777777" w:rsidTr="00554FB6">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6CC5628D"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B62BCFF" w14:textId="77777777" w:rsidR="00813FE6" w:rsidRPr="00813FE6" w:rsidRDefault="00813FE6" w:rsidP="00554FB6">
            <w:pPr>
              <w:rPr>
                <w:rFonts w:ascii="Arial" w:eastAsiaTheme="minorHAnsi" w:hAnsi="Arial" w:cs="Arial"/>
                <w:b/>
                <w:bCs/>
                <w:sz w:val="20"/>
                <w:szCs w:val="20"/>
              </w:rPr>
            </w:pPr>
          </w:p>
        </w:tc>
        <w:tc>
          <w:tcPr>
            <w:tcW w:w="2125" w:type="dxa"/>
            <w:vMerge w:val="restart"/>
            <w:tcBorders>
              <w:top w:val="single" w:sz="4" w:space="0" w:color="auto"/>
              <w:left w:val="single" w:sz="4" w:space="0" w:color="auto"/>
              <w:bottom w:val="single" w:sz="4" w:space="0" w:color="auto"/>
              <w:right w:val="single" w:sz="4" w:space="0" w:color="auto"/>
            </w:tcBorders>
          </w:tcPr>
          <w:p w14:paraId="45F9738E" w14:textId="77777777" w:rsidR="00813FE6" w:rsidRPr="00813FE6" w:rsidRDefault="00813FE6" w:rsidP="00554FB6">
            <w:pPr>
              <w:rPr>
                <w:rFonts w:ascii="Arial" w:hAnsi="Arial" w:cs="Arial"/>
                <w:sz w:val="20"/>
                <w:szCs w:val="20"/>
              </w:rPr>
            </w:pPr>
            <w:r w:rsidRPr="00813FE6">
              <w:rPr>
                <w:rFonts w:ascii="Arial" w:hAnsi="Arial" w:cs="Arial"/>
                <w:sz w:val="20"/>
                <w:szCs w:val="20"/>
              </w:rPr>
              <w:t>rach-OccasionsSIB1</w:t>
            </w:r>
          </w:p>
        </w:tc>
        <w:tc>
          <w:tcPr>
            <w:tcW w:w="3401" w:type="dxa"/>
            <w:tcBorders>
              <w:top w:val="single" w:sz="4" w:space="0" w:color="auto"/>
              <w:left w:val="single" w:sz="4" w:space="0" w:color="auto"/>
              <w:bottom w:val="single" w:sz="4" w:space="0" w:color="auto"/>
              <w:right w:val="single" w:sz="4" w:space="0" w:color="auto"/>
            </w:tcBorders>
          </w:tcPr>
          <w:p w14:paraId="0DD2DE3D" w14:textId="77777777" w:rsidR="00813FE6" w:rsidRPr="00813FE6" w:rsidRDefault="00813FE6" w:rsidP="00554FB6">
            <w:pPr>
              <w:rPr>
                <w:rFonts w:ascii="Arial" w:hAnsi="Arial" w:cs="Arial"/>
                <w:sz w:val="20"/>
                <w:szCs w:val="20"/>
              </w:rPr>
            </w:pPr>
            <w:r w:rsidRPr="00813FE6">
              <w:rPr>
                <w:rFonts w:ascii="Arial" w:hAnsi="Arial" w:cs="Arial"/>
                <w:sz w:val="20"/>
                <w:szCs w:val="20"/>
              </w:rPr>
              <w:t>Prach-ConfigurationIndex</w:t>
            </w:r>
          </w:p>
        </w:tc>
      </w:tr>
      <w:tr w:rsidR="00813FE6" w:rsidRPr="00813FE6" w14:paraId="1F2B8617" w14:textId="77777777" w:rsidTr="00554FB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AF04253"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E2D523A" w14:textId="77777777" w:rsidR="00813FE6" w:rsidRPr="00813FE6" w:rsidRDefault="00813FE6" w:rsidP="00554FB6">
            <w:pPr>
              <w:rPr>
                <w:rFonts w:ascii="Arial" w:eastAsiaTheme="minorHAnsi" w:hAnsi="Arial" w:cs="Arial"/>
                <w:b/>
                <w:bCs/>
                <w:sz w:val="20"/>
                <w:szCs w:val="20"/>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BB86060" w14:textId="77777777" w:rsidR="00813FE6" w:rsidRPr="00813FE6" w:rsidRDefault="00813FE6" w:rsidP="00554FB6">
            <w:pPr>
              <w:rPr>
                <w:rFonts w:ascii="Arial" w:eastAsiaTheme="minorHAnsi" w:hAnsi="Arial" w:cs="Arial"/>
                <w:sz w:val="20"/>
                <w:szCs w:val="20"/>
              </w:rPr>
            </w:pPr>
          </w:p>
        </w:tc>
        <w:tc>
          <w:tcPr>
            <w:tcW w:w="3401" w:type="dxa"/>
            <w:tcBorders>
              <w:top w:val="single" w:sz="4" w:space="0" w:color="auto"/>
              <w:left w:val="single" w:sz="4" w:space="0" w:color="auto"/>
              <w:bottom w:val="single" w:sz="4" w:space="0" w:color="auto"/>
              <w:right w:val="single" w:sz="4" w:space="0" w:color="auto"/>
            </w:tcBorders>
          </w:tcPr>
          <w:p w14:paraId="2B560C88" w14:textId="77777777" w:rsidR="00813FE6" w:rsidRPr="00813FE6" w:rsidRDefault="00813FE6" w:rsidP="00554FB6">
            <w:pPr>
              <w:rPr>
                <w:rFonts w:ascii="Arial" w:hAnsi="Arial" w:cs="Arial"/>
                <w:sz w:val="20"/>
                <w:szCs w:val="20"/>
              </w:rPr>
            </w:pPr>
            <w:r w:rsidRPr="00813FE6">
              <w:rPr>
                <w:rFonts w:ascii="Arial" w:hAnsi="Arial" w:cs="Arial"/>
                <w:sz w:val="20"/>
                <w:szCs w:val="20"/>
              </w:rPr>
              <w:t>msg1-FDM</w:t>
            </w:r>
          </w:p>
        </w:tc>
      </w:tr>
      <w:tr w:rsidR="00813FE6" w:rsidRPr="00813FE6" w14:paraId="442444A0" w14:textId="77777777" w:rsidTr="00554FB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3C3DB2C"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BBC1760" w14:textId="77777777" w:rsidR="00813FE6" w:rsidRPr="00813FE6" w:rsidRDefault="00813FE6" w:rsidP="00554FB6">
            <w:pPr>
              <w:rPr>
                <w:rFonts w:ascii="Arial" w:eastAsiaTheme="minorHAnsi" w:hAnsi="Arial" w:cs="Arial"/>
                <w:b/>
                <w:bCs/>
                <w:sz w:val="20"/>
                <w:szCs w:val="20"/>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9D9A966" w14:textId="77777777" w:rsidR="00813FE6" w:rsidRPr="00813FE6" w:rsidRDefault="00813FE6" w:rsidP="00554FB6">
            <w:pPr>
              <w:rPr>
                <w:rFonts w:ascii="Arial" w:eastAsiaTheme="minorHAnsi" w:hAnsi="Arial" w:cs="Arial"/>
                <w:sz w:val="20"/>
                <w:szCs w:val="20"/>
              </w:rPr>
            </w:pPr>
          </w:p>
        </w:tc>
        <w:tc>
          <w:tcPr>
            <w:tcW w:w="3401" w:type="dxa"/>
            <w:tcBorders>
              <w:top w:val="single" w:sz="4" w:space="0" w:color="auto"/>
              <w:left w:val="single" w:sz="4" w:space="0" w:color="auto"/>
              <w:bottom w:val="single" w:sz="4" w:space="0" w:color="auto"/>
              <w:right w:val="single" w:sz="4" w:space="0" w:color="auto"/>
            </w:tcBorders>
          </w:tcPr>
          <w:p w14:paraId="1E447AB5" w14:textId="77777777" w:rsidR="00813FE6" w:rsidRPr="00813FE6" w:rsidRDefault="00813FE6" w:rsidP="00554FB6">
            <w:pPr>
              <w:rPr>
                <w:rFonts w:ascii="Arial" w:hAnsi="Arial" w:cs="Arial"/>
                <w:sz w:val="20"/>
                <w:szCs w:val="20"/>
              </w:rPr>
            </w:pPr>
            <w:r w:rsidRPr="00813FE6">
              <w:rPr>
                <w:rFonts w:ascii="Arial" w:hAnsi="Arial" w:cs="Arial"/>
                <w:sz w:val="20"/>
                <w:szCs w:val="20"/>
              </w:rPr>
              <w:t>msg1-FrequencyStart</w:t>
            </w:r>
          </w:p>
        </w:tc>
      </w:tr>
      <w:tr w:rsidR="00813FE6" w:rsidRPr="00813FE6" w14:paraId="46A6224C" w14:textId="77777777" w:rsidTr="00554FB6">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3E6983EB"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0F6A762" w14:textId="77777777" w:rsidR="00813FE6" w:rsidRPr="00813FE6" w:rsidRDefault="00813FE6" w:rsidP="00554FB6">
            <w:pPr>
              <w:rPr>
                <w:rFonts w:ascii="Arial" w:eastAsiaTheme="minorHAnsi" w:hAnsi="Arial" w:cs="Arial"/>
                <w:b/>
                <w:bCs/>
                <w:sz w:val="20"/>
                <w:szCs w:val="20"/>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18052B6" w14:textId="77777777" w:rsidR="00813FE6" w:rsidRPr="00813FE6" w:rsidRDefault="00813FE6" w:rsidP="00554FB6">
            <w:pPr>
              <w:rPr>
                <w:rFonts w:ascii="Arial" w:eastAsiaTheme="minorHAnsi" w:hAnsi="Arial" w:cs="Arial"/>
                <w:sz w:val="20"/>
                <w:szCs w:val="20"/>
              </w:rPr>
            </w:pPr>
          </w:p>
        </w:tc>
        <w:tc>
          <w:tcPr>
            <w:tcW w:w="3401" w:type="dxa"/>
            <w:tcBorders>
              <w:top w:val="single" w:sz="4" w:space="0" w:color="auto"/>
              <w:left w:val="single" w:sz="4" w:space="0" w:color="auto"/>
              <w:bottom w:val="single" w:sz="4" w:space="0" w:color="auto"/>
              <w:right w:val="single" w:sz="4" w:space="0" w:color="auto"/>
            </w:tcBorders>
          </w:tcPr>
          <w:p w14:paraId="72F1F08C" w14:textId="77777777" w:rsidR="00813FE6" w:rsidRPr="00813FE6" w:rsidRDefault="00813FE6" w:rsidP="00554FB6">
            <w:pPr>
              <w:rPr>
                <w:rFonts w:ascii="Arial" w:hAnsi="Arial" w:cs="Arial"/>
                <w:sz w:val="20"/>
                <w:szCs w:val="20"/>
              </w:rPr>
            </w:pPr>
            <w:r w:rsidRPr="00813FE6">
              <w:rPr>
                <w:rFonts w:ascii="Arial" w:hAnsi="Arial" w:cs="Arial"/>
                <w:sz w:val="20"/>
                <w:szCs w:val="20"/>
              </w:rPr>
              <w:t>zeroCorrelationZoneConfig</w:t>
            </w:r>
          </w:p>
        </w:tc>
      </w:tr>
      <w:tr w:rsidR="00813FE6" w:rsidRPr="00813FE6" w14:paraId="74C38148" w14:textId="77777777" w:rsidTr="00554FB6">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6E7E85C3"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6DE86F9" w14:textId="77777777" w:rsidR="00813FE6" w:rsidRPr="00813FE6" w:rsidRDefault="00813FE6" w:rsidP="00554FB6">
            <w:pPr>
              <w:rPr>
                <w:rFonts w:ascii="Arial" w:eastAsiaTheme="minorHAnsi" w:hAnsi="Arial" w:cs="Arial"/>
                <w:b/>
                <w:bCs/>
                <w:sz w:val="20"/>
                <w:szCs w:val="20"/>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1ECBF1F" w14:textId="77777777" w:rsidR="00813FE6" w:rsidRPr="00813FE6" w:rsidRDefault="00813FE6" w:rsidP="00554FB6">
            <w:pPr>
              <w:rPr>
                <w:rFonts w:ascii="Arial" w:eastAsiaTheme="minorHAnsi" w:hAnsi="Arial" w:cs="Arial"/>
                <w:sz w:val="20"/>
                <w:szCs w:val="20"/>
              </w:rPr>
            </w:pPr>
          </w:p>
        </w:tc>
        <w:tc>
          <w:tcPr>
            <w:tcW w:w="3401" w:type="dxa"/>
            <w:tcBorders>
              <w:top w:val="single" w:sz="4" w:space="0" w:color="auto"/>
              <w:left w:val="single" w:sz="4" w:space="0" w:color="auto"/>
              <w:bottom w:val="single" w:sz="4" w:space="0" w:color="auto"/>
              <w:right w:val="single" w:sz="4" w:space="0" w:color="auto"/>
            </w:tcBorders>
          </w:tcPr>
          <w:p w14:paraId="126CD8BD" w14:textId="77777777" w:rsidR="00813FE6" w:rsidRPr="00813FE6" w:rsidRDefault="00813FE6" w:rsidP="00554FB6">
            <w:pPr>
              <w:rPr>
                <w:rFonts w:ascii="Arial" w:hAnsi="Arial" w:cs="Arial"/>
                <w:sz w:val="20"/>
                <w:szCs w:val="20"/>
              </w:rPr>
            </w:pPr>
            <w:r w:rsidRPr="00813FE6">
              <w:rPr>
                <w:rFonts w:ascii="Arial" w:hAnsi="Arial" w:cs="Arial"/>
                <w:sz w:val="20"/>
                <w:szCs w:val="20"/>
              </w:rPr>
              <w:t>preambleReceivedTargetPower</w:t>
            </w:r>
          </w:p>
        </w:tc>
      </w:tr>
      <w:tr w:rsidR="00813FE6" w:rsidRPr="00813FE6" w14:paraId="068A698E" w14:textId="77777777" w:rsidTr="00554FB6">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0B4390F5"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A1CCCC3" w14:textId="77777777" w:rsidR="00813FE6" w:rsidRPr="00813FE6" w:rsidRDefault="00813FE6" w:rsidP="00554FB6">
            <w:pPr>
              <w:rPr>
                <w:rFonts w:ascii="Arial" w:eastAsiaTheme="minorHAnsi" w:hAnsi="Arial" w:cs="Arial"/>
                <w:b/>
                <w:bCs/>
                <w:sz w:val="20"/>
                <w:szCs w:val="20"/>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DE832CC" w14:textId="77777777" w:rsidR="00813FE6" w:rsidRPr="00813FE6" w:rsidRDefault="00813FE6" w:rsidP="00554FB6">
            <w:pPr>
              <w:rPr>
                <w:rFonts w:ascii="Arial" w:eastAsiaTheme="minorHAnsi" w:hAnsi="Arial" w:cs="Arial"/>
                <w:sz w:val="20"/>
                <w:szCs w:val="20"/>
              </w:rPr>
            </w:pPr>
          </w:p>
        </w:tc>
        <w:tc>
          <w:tcPr>
            <w:tcW w:w="3401" w:type="dxa"/>
            <w:tcBorders>
              <w:top w:val="single" w:sz="4" w:space="0" w:color="auto"/>
              <w:left w:val="single" w:sz="4" w:space="0" w:color="auto"/>
              <w:bottom w:val="single" w:sz="4" w:space="0" w:color="auto"/>
              <w:right w:val="single" w:sz="4" w:space="0" w:color="auto"/>
            </w:tcBorders>
          </w:tcPr>
          <w:p w14:paraId="4FF1B3C5" w14:textId="77777777" w:rsidR="00813FE6" w:rsidRPr="00813FE6" w:rsidRDefault="00813FE6" w:rsidP="00554FB6">
            <w:pPr>
              <w:rPr>
                <w:rFonts w:ascii="Arial" w:hAnsi="Arial" w:cs="Arial"/>
                <w:sz w:val="20"/>
                <w:szCs w:val="20"/>
              </w:rPr>
            </w:pPr>
            <w:r w:rsidRPr="00813FE6">
              <w:rPr>
                <w:rFonts w:ascii="Arial" w:hAnsi="Arial" w:cs="Arial"/>
                <w:sz w:val="20"/>
                <w:szCs w:val="20"/>
              </w:rPr>
              <w:t>preambleTransMax</w:t>
            </w:r>
          </w:p>
        </w:tc>
      </w:tr>
      <w:tr w:rsidR="00813FE6" w:rsidRPr="00813FE6" w14:paraId="72281D5B" w14:textId="77777777" w:rsidTr="00554FB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7003006"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D3F1BF0" w14:textId="77777777" w:rsidR="00813FE6" w:rsidRPr="00813FE6" w:rsidRDefault="00813FE6" w:rsidP="00554FB6">
            <w:pPr>
              <w:rPr>
                <w:rFonts w:ascii="Arial" w:eastAsiaTheme="minorHAnsi" w:hAnsi="Arial" w:cs="Arial"/>
                <w:b/>
                <w:bCs/>
                <w:sz w:val="20"/>
                <w:szCs w:val="20"/>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91FA425" w14:textId="77777777" w:rsidR="00813FE6" w:rsidRPr="00813FE6" w:rsidRDefault="00813FE6" w:rsidP="00554FB6">
            <w:pPr>
              <w:rPr>
                <w:rFonts w:ascii="Arial" w:eastAsiaTheme="minorHAnsi" w:hAnsi="Arial" w:cs="Arial"/>
                <w:sz w:val="20"/>
                <w:szCs w:val="20"/>
              </w:rPr>
            </w:pPr>
          </w:p>
        </w:tc>
        <w:tc>
          <w:tcPr>
            <w:tcW w:w="3401" w:type="dxa"/>
            <w:tcBorders>
              <w:top w:val="single" w:sz="4" w:space="0" w:color="auto"/>
              <w:left w:val="single" w:sz="4" w:space="0" w:color="auto"/>
              <w:bottom w:val="single" w:sz="4" w:space="0" w:color="auto"/>
              <w:right w:val="single" w:sz="4" w:space="0" w:color="auto"/>
            </w:tcBorders>
          </w:tcPr>
          <w:p w14:paraId="7DE91719" w14:textId="77777777" w:rsidR="00813FE6" w:rsidRPr="00813FE6" w:rsidRDefault="00813FE6" w:rsidP="00554FB6">
            <w:pPr>
              <w:rPr>
                <w:rFonts w:ascii="Arial" w:hAnsi="Arial" w:cs="Arial"/>
                <w:sz w:val="20"/>
                <w:szCs w:val="20"/>
              </w:rPr>
            </w:pPr>
            <w:r w:rsidRPr="00813FE6">
              <w:rPr>
                <w:rFonts w:ascii="Arial" w:hAnsi="Arial" w:cs="Arial"/>
                <w:sz w:val="20"/>
                <w:szCs w:val="20"/>
              </w:rPr>
              <w:t>powerRampingStep</w:t>
            </w:r>
          </w:p>
        </w:tc>
      </w:tr>
      <w:tr w:rsidR="00813FE6" w:rsidRPr="00813FE6" w14:paraId="0214EDF6" w14:textId="77777777" w:rsidTr="00554FB6">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07FB0EE5"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5770AC8" w14:textId="77777777" w:rsidR="00813FE6" w:rsidRPr="00813FE6" w:rsidRDefault="00813FE6" w:rsidP="00554FB6">
            <w:pPr>
              <w:rPr>
                <w:rFonts w:ascii="Arial" w:eastAsiaTheme="minorHAnsi" w:hAnsi="Arial" w:cs="Arial"/>
                <w:b/>
                <w:bCs/>
                <w:sz w:val="20"/>
                <w:szCs w:val="20"/>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2E57F37" w14:textId="77777777" w:rsidR="00813FE6" w:rsidRPr="00813FE6" w:rsidRDefault="00813FE6" w:rsidP="00554FB6">
            <w:pPr>
              <w:rPr>
                <w:rFonts w:ascii="Arial" w:eastAsiaTheme="minorHAnsi" w:hAnsi="Arial" w:cs="Arial"/>
                <w:sz w:val="20"/>
                <w:szCs w:val="20"/>
              </w:rPr>
            </w:pPr>
          </w:p>
        </w:tc>
        <w:tc>
          <w:tcPr>
            <w:tcW w:w="3401" w:type="dxa"/>
            <w:tcBorders>
              <w:top w:val="single" w:sz="4" w:space="0" w:color="auto"/>
              <w:left w:val="single" w:sz="4" w:space="0" w:color="auto"/>
              <w:bottom w:val="single" w:sz="4" w:space="0" w:color="auto"/>
              <w:right w:val="single" w:sz="4" w:space="0" w:color="auto"/>
            </w:tcBorders>
          </w:tcPr>
          <w:p w14:paraId="394E0B51" w14:textId="77777777" w:rsidR="00813FE6" w:rsidRPr="00813FE6" w:rsidRDefault="00813FE6" w:rsidP="00554FB6">
            <w:pPr>
              <w:rPr>
                <w:rFonts w:ascii="Arial" w:hAnsi="Arial" w:cs="Arial"/>
                <w:sz w:val="20"/>
                <w:szCs w:val="20"/>
              </w:rPr>
            </w:pPr>
            <w:r w:rsidRPr="00813FE6">
              <w:rPr>
                <w:rFonts w:ascii="Arial" w:hAnsi="Arial" w:cs="Arial"/>
                <w:sz w:val="20"/>
                <w:szCs w:val="20"/>
              </w:rPr>
              <w:t>ra-ResponseWindow</w:t>
            </w:r>
          </w:p>
        </w:tc>
      </w:tr>
      <w:tr w:rsidR="00813FE6" w:rsidRPr="00813FE6" w14:paraId="1B4AC78C" w14:textId="77777777" w:rsidTr="00554FB6">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77F99E13"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E324973" w14:textId="77777777" w:rsidR="00813FE6" w:rsidRPr="00813FE6" w:rsidRDefault="00813FE6" w:rsidP="00554FB6">
            <w:pPr>
              <w:rPr>
                <w:rFonts w:ascii="Arial" w:eastAsiaTheme="minorHAnsi" w:hAnsi="Arial" w:cs="Arial"/>
                <w:b/>
                <w:bCs/>
                <w:sz w:val="20"/>
                <w:szCs w:val="20"/>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A3885A3" w14:textId="77777777" w:rsidR="00813FE6" w:rsidRPr="00813FE6" w:rsidRDefault="00813FE6" w:rsidP="00554FB6">
            <w:pPr>
              <w:rPr>
                <w:rFonts w:ascii="Arial" w:eastAsiaTheme="minorHAnsi" w:hAnsi="Arial" w:cs="Arial"/>
                <w:sz w:val="20"/>
                <w:szCs w:val="20"/>
              </w:rPr>
            </w:pPr>
          </w:p>
        </w:tc>
        <w:tc>
          <w:tcPr>
            <w:tcW w:w="3401" w:type="dxa"/>
            <w:tcBorders>
              <w:top w:val="single" w:sz="4" w:space="0" w:color="auto"/>
              <w:left w:val="single" w:sz="4" w:space="0" w:color="auto"/>
              <w:bottom w:val="single" w:sz="4" w:space="0" w:color="auto"/>
              <w:right w:val="single" w:sz="4" w:space="0" w:color="auto"/>
            </w:tcBorders>
          </w:tcPr>
          <w:p w14:paraId="556B9548" w14:textId="77777777" w:rsidR="00813FE6" w:rsidRPr="00813FE6" w:rsidRDefault="00813FE6" w:rsidP="00554FB6">
            <w:pPr>
              <w:rPr>
                <w:rFonts w:ascii="Arial" w:hAnsi="Arial" w:cs="Arial"/>
                <w:sz w:val="20"/>
                <w:szCs w:val="20"/>
              </w:rPr>
            </w:pPr>
            <w:r w:rsidRPr="00813FE6">
              <w:rPr>
                <w:rFonts w:ascii="Arial" w:hAnsi="Arial" w:cs="Arial"/>
                <w:sz w:val="20"/>
                <w:szCs w:val="20"/>
              </w:rPr>
              <w:t>ssb-perRACH-Occasion</w:t>
            </w:r>
          </w:p>
        </w:tc>
      </w:tr>
      <w:tr w:rsidR="00813FE6" w:rsidRPr="00813FE6" w14:paraId="665E566D" w14:textId="77777777" w:rsidTr="00554FB6">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1ED5F7EA"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1948C60" w14:textId="77777777" w:rsidR="00813FE6" w:rsidRPr="00813FE6" w:rsidRDefault="00813FE6" w:rsidP="00554FB6">
            <w:pPr>
              <w:rPr>
                <w:rFonts w:ascii="Arial" w:eastAsiaTheme="minorHAnsi" w:hAnsi="Arial" w:cs="Arial"/>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tcPr>
          <w:p w14:paraId="0AD9F37A" w14:textId="77777777" w:rsidR="00813FE6" w:rsidRPr="00813FE6" w:rsidRDefault="00813FE6" w:rsidP="00554FB6">
            <w:pPr>
              <w:rPr>
                <w:rFonts w:ascii="Arial" w:hAnsi="Arial" w:cs="Arial"/>
                <w:sz w:val="20"/>
                <w:szCs w:val="20"/>
              </w:rPr>
            </w:pPr>
            <w:r w:rsidRPr="00813FE6">
              <w:rPr>
                <w:rFonts w:ascii="Arial" w:hAnsi="Arial" w:cs="Arial"/>
                <w:sz w:val="20"/>
                <w:szCs w:val="20"/>
              </w:rPr>
              <w:t>sib1-RequestPeriod</w:t>
            </w:r>
            <w:r w:rsidRPr="00813FE6">
              <w:rPr>
                <w:rFonts w:ascii="Arial" w:hAnsi="Arial" w:cs="Arial"/>
                <w:sz w:val="20"/>
                <w:szCs w:val="20"/>
              </w:rPr>
              <w:br/>
            </w:r>
          </w:p>
        </w:tc>
      </w:tr>
      <w:tr w:rsidR="00813FE6" w:rsidRPr="00813FE6" w14:paraId="2703D52B" w14:textId="77777777" w:rsidTr="00554FB6">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4C267BE6"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B6BFA65" w14:textId="77777777" w:rsidR="00813FE6" w:rsidRPr="00813FE6" w:rsidRDefault="00813FE6" w:rsidP="00554FB6">
            <w:pPr>
              <w:rPr>
                <w:rFonts w:ascii="Arial" w:eastAsiaTheme="minorHAnsi" w:hAnsi="Arial" w:cs="Arial"/>
                <w:b/>
                <w:bCs/>
                <w:sz w:val="20"/>
                <w:szCs w:val="20"/>
              </w:rPr>
            </w:pPr>
          </w:p>
        </w:tc>
        <w:tc>
          <w:tcPr>
            <w:tcW w:w="2125" w:type="dxa"/>
            <w:vMerge w:val="restart"/>
            <w:tcBorders>
              <w:top w:val="single" w:sz="4" w:space="0" w:color="auto"/>
              <w:left w:val="single" w:sz="4" w:space="0" w:color="auto"/>
              <w:bottom w:val="single" w:sz="4" w:space="0" w:color="auto"/>
              <w:right w:val="single" w:sz="4" w:space="0" w:color="auto"/>
            </w:tcBorders>
          </w:tcPr>
          <w:p w14:paraId="7871FEB5" w14:textId="77777777" w:rsidR="00813FE6" w:rsidRPr="00813FE6" w:rsidRDefault="00813FE6" w:rsidP="00554FB6">
            <w:pPr>
              <w:rPr>
                <w:rFonts w:ascii="Arial" w:hAnsi="Arial" w:cs="Arial"/>
                <w:sz w:val="20"/>
                <w:szCs w:val="20"/>
              </w:rPr>
            </w:pPr>
            <w:r w:rsidRPr="00813FE6">
              <w:rPr>
                <w:rFonts w:ascii="Arial" w:hAnsi="Arial" w:cs="Arial"/>
                <w:sz w:val="20"/>
                <w:szCs w:val="20"/>
              </w:rPr>
              <w:t>sib1-RequestResource</w:t>
            </w:r>
          </w:p>
        </w:tc>
        <w:tc>
          <w:tcPr>
            <w:tcW w:w="3401" w:type="dxa"/>
            <w:tcBorders>
              <w:top w:val="single" w:sz="4" w:space="0" w:color="auto"/>
              <w:left w:val="single" w:sz="4" w:space="0" w:color="auto"/>
              <w:bottom w:val="single" w:sz="4" w:space="0" w:color="auto"/>
              <w:right w:val="single" w:sz="4" w:space="0" w:color="auto"/>
            </w:tcBorders>
          </w:tcPr>
          <w:p w14:paraId="48455612" w14:textId="77777777" w:rsidR="00813FE6" w:rsidRPr="00813FE6" w:rsidRDefault="00813FE6" w:rsidP="00554FB6">
            <w:pPr>
              <w:rPr>
                <w:rFonts w:ascii="Arial" w:hAnsi="Arial" w:cs="Arial"/>
                <w:sz w:val="20"/>
                <w:szCs w:val="20"/>
              </w:rPr>
            </w:pPr>
            <w:r w:rsidRPr="00813FE6">
              <w:rPr>
                <w:rFonts w:ascii="Arial" w:hAnsi="Arial" w:cs="Arial"/>
                <w:sz w:val="20"/>
                <w:szCs w:val="20"/>
              </w:rPr>
              <w:t>ra-PreambleStartIndex</w:t>
            </w:r>
          </w:p>
        </w:tc>
      </w:tr>
      <w:tr w:rsidR="00813FE6" w:rsidRPr="00813FE6" w14:paraId="2CF12F56" w14:textId="77777777" w:rsidTr="00554FB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915AA49"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F32A04A" w14:textId="77777777" w:rsidR="00813FE6" w:rsidRPr="00813FE6" w:rsidRDefault="00813FE6" w:rsidP="00554FB6">
            <w:pPr>
              <w:rPr>
                <w:rFonts w:ascii="Arial" w:eastAsiaTheme="minorHAnsi" w:hAnsi="Arial" w:cs="Arial"/>
                <w:b/>
                <w:bCs/>
                <w:sz w:val="20"/>
                <w:szCs w:val="20"/>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43C14B1" w14:textId="77777777" w:rsidR="00813FE6" w:rsidRPr="00813FE6" w:rsidRDefault="00813FE6" w:rsidP="00554FB6">
            <w:pPr>
              <w:rPr>
                <w:rFonts w:ascii="Arial" w:eastAsiaTheme="minorHAnsi" w:hAnsi="Arial" w:cs="Arial"/>
                <w:sz w:val="20"/>
                <w:szCs w:val="20"/>
              </w:rPr>
            </w:pPr>
          </w:p>
        </w:tc>
        <w:tc>
          <w:tcPr>
            <w:tcW w:w="3401" w:type="dxa"/>
            <w:tcBorders>
              <w:top w:val="single" w:sz="4" w:space="0" w:color="auto"/>
              <w:left w:val="single" w:sz="4" w:space="0" w:color="auto"/>
              <w:bottom w:val="single" w:sz="4" w:space="0" w:color="auto"/>
              <w:right w:val="single" w:sz="4" w:space="0" w:color="auto"/>
            </w:tcBorders>
          </w:tcPr>
          <w:p w14:paraId="4FF2B406" w14:textId="77777777" w:rsidR="00813FE6" w:rsidRPr="00813FE6" w:rsidRDefault="00813FE6" w:rsidP="00554FB6">
            <w:pPr>
              <w:rPr>
                <w:rFonts w:ascii="Arial" w:hAnsi="Arial" w:cs="Arial"/>
                <w:sz w:val="20"/>
                <w:szCs w:val="20"/>
              </w:rPr>
            </w:pPr>
            <w:r w:rsidRPr="00813FE6">
              <w:rPr>
                <w:rFonts w:ascii="Arial" w:hAnsi="Arial" w:cs="Arial"/>
                <w:sz w:val="20"/>
                <w:szCs w:val="20"/>
              </w:rPr>
              <w:t>ra-AssociationPeriodIndex</w:t>
            </w:r>
          </w:p>
        </w:tc>
      </w:tr>
      <w:tr w:rsidR="00813FE6" w:rsidRPr="00813FE6" w14:paraId="03C570A9" w14:textId="77777777" w:rsidTr="00554FB6">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3BB1B1F6"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B04FB4B" w14:textId="77777777" w:rsidR="00813FE6" w:rsidRPr="00813FE6" w:rsidRDefault="00813FE6" w:rsidP="00554FB6">
            <w:pPr>
              <w:rPr>
                <w:rFonts w:ascii="Arial" w:eastAsiaTheme="minorHAnsi" w:hAnsi="Arial" w:cs="Arial"/>
                <w:b/>
                <w:bCs/>
                <w:sz w:val="20"/>
                <w:szCs w:val="20"/>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9292650" w14:textId="77777777" w:rsidR="00813FE6" w:rsidRPr="00813FE6" w:rsidRDefault="00813FE6" w:rsidP="00554FB6">
            <w:pPr>
              <w:rPr>
                <w:rFonts w:ascii="Arial" w:eastAsiaTheme="minorHAnsi" w:hAnsi="Arial" w:cs="Arial"/>
                <w:sz w:val="20"/>
                <w:szCs w:val="20"/>
              </w:rPr>
            </w:pPr>
          </w:p>
        </w:tc>
        <w:tc>
          <w:tcPr>
            <w:tcW w:w="3401" w:type="dxa"/>
            <w:tcBorders>
              <w:top w:val="single" w:sz="4" w:space="0" w:color="auto"/>
              <w:left w:val="single" w:sz="4" w:space="0" w:color="auto"/>
              <w:bottom w:val="single" w:sz="4" w:space="0" w:color="auto"/>
              <w:right w:val="single" w:sz="4" w:space="0" w:color="auto"/>
            </w:tcBorders>
          </w:tcPr>
          <w:p w14:paraId="3AAFC280" w14:textId="77777777" w:rsidR="00813FE6" w:rsidRPr="00813FE6" w:rsidRDefault="00813FE6" w:rsidP="00554FB6">
            <w:pPr>
              <w:rPr>
                <w:rFonts w:ascii="Arial" w:hAnsi="Arial" w:cs="Arial"/>
                <w:sz w:val="20"/>
                <w:szCs w:val="20"/>
              </w:rPr>
            </w:pPr>
            <w:r w:rsidRPr="00813FE6">
              <w:rPr>
                <w:rFonts w:ascii="Arial" w:hAnsi="Arial" w:cs="Arial"/>
                <w:sz w:val="20"/>
                <w:szCs w:val="20"/>
              </w:rPr>
              <w:t>ra-ssb-OccasionMaskIndex</w:t>
            </w:r>
          </w:p>
        </w:tc>
      </w:tr>
      <w:tr w:rsidR="00813FE6" w:rsidRPr="00813FE6" w14:paraId="2E1E2DA5" w14:textId="77777777" w:rsidTr="00554FB6">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487FB3CC"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6217FFC" w14:textId="77777777" w:rsidR="00813FE6" w:rsidRPr="00813FE6" w:rsidRDefault="00813FE6" w:rsidP="00554FB6">
            <w:pPr>
              <w:rPr>
                <w:rFonts w:ascii="Arial" w:eastAsiaTheme="minorHAnsi" w:hAnsi="Arial" w:cs="Arial"/>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tcPr>
          <w:p w14:paraId="2E37CF73" w14:textId="77777777" w:rsidR="00813FE6" w:rsidRPr="00813FE6" w:rsidRDefault="00813FE6" w:rsidP="00554FB6">
            <w:pPr>
              <w:rPr>
                <w:rFonts w:ascii="Arial" w:hAnsi="Arial" w:cs="Arial"/>
                <w:sz w:val="20"/>
                <w:szCs w:val="20"/>
              </w:rPr>
            </w:pPr>
            <w:r w:rsidRPr="00813FE6">
              <w:rPr>
                <w:rFonts w:ascii="Arial" w:hAnsi="Arial" w:cs="Arial"/>
                <w:sz w:val="20"/>
                <w:szCs w:val="20"/>
              </w:rPr>
              <w:t>rsrp-ThresholdSSB</w:t>
            </w:r>
          </w:p>
        </w:tc>
      </w:tr>
      <w:tr w:rsidR="00813FE6" w:rsidRPr="00813FE6" w14:paraId="56D64CDA" w14:textId="77777777" w:rsidTr="00554FB6">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56C9D5A0"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8154E4B" w14:textId="77777777" w:rsidR="00813FE6" w:rsidRPr="00813FE6" w:rsidRDefault="00813FE6" w:rsidP="00554FB6">
            <w:pPr>
              <w:rPr>
                <w:rFonts w:ascii="Arial" w:eastAsiaTheme="minorHAnsi" w:hAnsi="Arial" w:cs="Arial"/>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tcPr>
          <w:p w14:paraId="04694DB2" w14:textId="77777777" w:rsidR="00813FE6" w:rsidRPr="00813FE6" w:rsidRDefault="00813FE6" w:rsidP="00554FB6">
            <w:pPr>
              <w:rPr>
                <w:rFonts w:ascii="Arial" w:hAnsi="Arial" w:cs="Arial"/>
                <w:b/>
                <w:bCs/>
                <w:sz w:val="20"/>
                <w:szCs w:val="20"/>
              </w:rPr>
            </w:pPr>
            <w:r w:rsidRPr="00813FE6">
              <w:rPr>
                <w:rFonts w:ascii="Arial" w:hAnsi="Arial" w:cs="Arial"/>
                <w:sz w:val="20"/>
                <w:szCs w:val="20"/>
              </w:rPr>
              <w:t>prach-RootSequenceIndex</w:t>
            </w:r>
          </w:p>
        </w:tc>
      </w:tr>
      <w:tr w:rsidR="00813FE6" w:rsidRPr="00813FE6" w14:paraId="1AA97872" w14:textId="77777777" w:rsidTr="00554FB6">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764F20F5"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4B04812" w14:textId="77777777" w:rsidR="00813FE6" w:rsidRPr="00813FE6" w:rsidRDefault="00813FE6" w:rsidP="00554FB6">
            <w:pPr>
              <w:rPr>
                <w:rFonts w:ascii="Arial" w:eastAsiaTheme="minorHAnsi" w:hAnsi="Arial" w:cs="Arial"/>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tcPr>
          <w:p w14:paraId="09C9B821" w14:textId="77777777" w:rsidR="00813FE6" w:rsidRPr="00813FE6" w:rsidRDefault="00813FE6" w:rsidP="00554FB6">
            <w:pPr>
              <w:rPr>
                <w:rFonts w:ascii="Arial" w:hAnsi="Arial" w:cs="Arial"/>
                <w:sz w:val="20"/>
                <w:szCs w:val="20"/>
              </w:rPr>
            </w:pPr>
            <w:r w:rsidRPr="00813FE6">
              <w:rPr>
                <w:rFonts w:ascii="Arial" w:hAnsi="Arial" w:cs="Arial"/>
                <w:sz w:val="20"/>
                <w:szCs w:val="20"/>
              </w:rPr>
              <w:t>msg1-SubcarrierSpacing</w:t>
            </w:r>
          </w:p>
        </w:tc>
      </w:tr>
      <w:tr w:rsidR="00813FE6" w:rsidRPr="00813FE6" w14:paraId="6C7BFFF1" w14:textId="77777777" w:rsidTr="00554FB6">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727E7890"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8E433A1" w14:textId="77777777" w:rsidR="00813FE6" w:rsidRPr="00813FE6" w:rsidRDefault="00813FE6" w:rsidP="00554FB6">
            <w:pPr>
              <w:rPr>
                <w:rFonts w:ascii="Arial" w:eastAsiaTheme="minorHAnsi" w:hAnsi="Arial" w:cs="Arial"/>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tcPr>
          <w:p w14:paraId="659DA97D" w14:textId="77777777" w:rsidR="00813FE6" w:rsidRPr="00813FE6" w:rsidRDefault="00813FE6" w:rsidP="00554FB6">
            <w:pPr>
              <w:rPr>
                <w:rFonts w:ascii="Arial" w:hAnsi="Arial" w:cs="Arial"/>
                <w:sz w:val="20"/>
                <w:szCs w:val="20"/>
              </w:rPr>
            </w:pPr>
            <w:r w:rsidRPr="00813FE6">
              <w:rPr>
                <w:rFonts w:ascii="Arial" w:hAnsi="Arial" w:cs="Arial"/>
                <w:sz w:val="20"/>
                <w:szCs w:val="20"/>
              </w:rPr>
              <w:t>restrictedSetConfig</w:t>
            </w:r>
          </w:p>
        </w:tc>
      </w:tr>
      <w:tr w:rsidR="00813FE6" w:rsidRPr="00813FE6" w14:paraId="4F8B00A5" w14:textId="77777777" w:rsidTr="00554FB6">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6C16B117"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D94B8F7" w14:textId="77777777" w:rsidR="00813FE6" w:rsidRPr="00813FE6" w:rsidRDefault="00813FE6" w:rsidP="00554FB6">
            <w:pPr>
              <w:rPr>
                <w:rFonts w:ascii="Arial" w:eastAsiaTheme="minorHAnsi" w:hAnsi="Arial" w:cs="Arial"/>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tcPr>
          <w:p w14:paraId="0D88AE14" w14:textId="77777777" w:rsidR="00813FE6" w:rsidRPr="00813FE6" w:rsidRDefault="00813FE6" w:rsidP="00554FB6">
            <w:pPr>
              <w:rPr>
                <w:rFonts w:ascii="Arial" w:hAnsi="Arial" w:cs="Arial"/>
                <w:sz w:val="20"/>
                <w:szCs w:val="20"/>
              </w:rPr>
            </w:pPr>
            <w:r w:rsidRPr="00813FE6">
              <w:rPr>
                <w:rFonts w:ascii="Arial" w:hAnsi="Arial" w:cs="Arial"/>
                <w:sz w:val="20"/>
                <w:szCs w:val="20"/>
              </w:rPr>
              <w:t>tdd-UL-DL-ConfigurationCommon</w:t>
            </w:r>
          </w:p>
        </w:tc>
      </w:tr>
      <w:tr w:rsidR="00813FE6" w:rsidRPr="00813FE6" w14:paraId="7D8D2285" w14:textId="77777777" w:rsidTr="00554FB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2A48971" w14:textId="77777777" w:rsidR="00813FE6" w:rsidRPr="00813FE6" w:rsidRDefault="00813FE6" w:rsidP="00554FB6">
            <w:pPr>
              <w:rPr>
                <w:rFonts w:ascii="Arial" w:eastAsiaTheme="minorHAnsi" w:hAnsi="Arial" w:cs="Arial"/>
                <w:b/>
                <w:bCs/>
                <w:sz w:val="20"/>
                <w:szCs w:val="20"/>
              </w:rPr>
            </w:pPr>
          </w:p>
        </w:tc>
        <w:tc>
          <w:tcPr>
            <w:tcW w:w="1983" w:type="dxa"/>
            <w:vMerge w:val="restart"/>
            <w:tcBorders>
              <w:top w:val="single" w:sz="4" w:space="0" w:color="auto"/>
              <w:left w:val="single" w:sz="4" w:space="0" w:color="auto"/>
              <w:bottom w:val="single" w:sz="4" w:space="0" w:color="auto"/>
              <w:right w:val="single" w:sz="4" w:space="0" w:color="auto"/>
            </w:tcBorders>
          </w:tcPr>
          <w:p w14:paraId="1D39832D" w14:textId="77777777" w:rsidR="00813FE6" w:rsidRPr="00813FE6" w:rsidRDefault="00813FE6" w:rsidP="00554FB6">
            <w:pPr>
              <w:rPr>
                <w:rFonts w:ascii="Arial" w:hAnsi="Arial" w:cs="Arial"/>
                <w:b/>
                <w:bCs/>
                <w:sz w:val="20"/>
                <w:szCs w:val="20"/>
              </w:rPr>
            </w:pPr>
            <w:r w:rsidRPr="00813FE6">
              <w:rPr>
                <w:rFonts w:ascii="Arial" w:hAnsi="Arial" w:cs="Arial"/>
                <w:b/>
                <w:bCs/>
                <w:sz w:val="20"/>
                <w:szCs w:val="20"/>
              </w:rPr>
              <w:t>frequencyInfoUL</w:t>
            </w:r>
          </w:p>
        </w:tc>
        <w:tc>
          <w:tcPr>
            <w:tcW w:w="5526" w:type="dxa"/>
            <w:gridSpan w:val="2"/>
            <w:tcBorders>
              <w:top w:val="single" w:sz="4" w:space="0" w:color="auto"/>
              <w:left w:val="single" w:sz="4" w:space="0" w:color="auto"/>
              <w:bottom w:val="single" w:sz="4" w:space="0" w:color="auto"/>
              <w:right w:val="single" w:sz="4" w:space="0" w:color="auto"/>
            </w:tcBorders>
          </w:tcPr>
          <w:p w14:paraId="426A27FE" w14:textId="77777777" w:rsidR="00813FE6" w:rsidRPr="00813FE6" w:rsidRDefault="00813FE6" w:rsidP="00554FB6">
            <w:pPr>
              <w:rPr>
                <w:rFonts w:ascii="Arial" w:hAnsi="Arial" w:cs="Arial"/>
                <w:sz w:val="20"/>
                <w:szCs w:val="20"/>
              </w:rPr>
            </w:pPr>
            <w:r w:rsidRPr="00813FE6">
              <w:rPr>
                <w:rFonts w:ascii="Arial" w:hAnsi="Arial" w:cs="Arial"/>
                <w:sz w:val="20"/>
                <w:szCs w:val="20"/>
              </w:rPr>
              <w:t>frequencyBandList</w:t>
            </w:r>
          </w:p>
        </w:tc>
      </w:tr>
      <w:tr w:rsidR="00813FE6" w:rsidRPr="00813FE6" w14:paraId="5EDE3750" w14:textId="77777777" w:rsidTr="00554FB6">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2A72540F"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F0F9425" w14:textId="77777777" w:rsidR="00813FE6" w:rsidRPr="00813FE6" w:rsidRDefault="00813FE6" w:rsidP="00554FB6">
            <w:pPr>
              <w:rPr>
                <w:rFonts w:ascii="Arial" w:eastAsiaTheme="minorHAnsi" w:hAnsi="Arial" w:cs="Arial"/>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tcPr>
          <w:p w14:paraId="13B34156" w14:textId="77777777" w:rsidR="00813FE6" w:rsidRPr="00813FE6" w:rsidRDefault="00813FE6" w:rsidP="00554FB6">
            <w:pPr>
              <w:rPr>
                <w:rFonts w:ascii="Arial" w:hAnsi="Arial" w:cs="Arial"/>
                <w:sz w:val="20"/>
                <w:szCs w:val="20"/>
              </w:rPr>
            </w:pPr>
            <w:r w:rsidRPr="00813FE6">
              <w:rPr>
                <w:rFonts w:ascii="Arial" w:hAnsi="Arial" w:cs="Arial"/>
                <w:sz w:val="20"/>
                <w:szCs w:val="20"/>
              </w:rPr>
              <w:t>absoluteFrequencyPointA</w:t>
            </w:r>
          </w:p>
        </w:tc>
      </w:tr>
      <w:tr w:rsidR="00813FE6" w:rsidRPr="00813FE6" w14:paraId="4BB3F1A1" w14:textId="77777777" w:rsidTr="00554FB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DFCE550"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9F5DB18" w14:textId="77777777" w:rsidR="00813FE6" w:rsidRPr="00813FE6" w:rsidRDefault="00813FE6" w:rsidP="00554FB6">
            <w:pPr>
              <w:rPr>
                <w:rFonts w:ascii="Arial" w:eastAsiaTheme="minorHAnsi" w:hAnsi="Arial" w:cs="Arial"/>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tcPr>
          <w:p w14:paraId="27E307EE" w14:textId="77777777" w:rsidR="00813FE6" w:rsidRPr="00813FE6" w:rsidRDefault="00813FE6" w:rsidP="00554FB6">
            <w:pPr>
              <w:rPr>
                <w:rFonts w:ascii="Arial" w:hAnsi="Arial" w:cs="Arial"/>
                <w:sz w:val="20"/>
                <w:szCs w:val="20"/>
              </w:rPr>
            </w:pPr>
            <w:r w:rsidRPr="00813FE6">
              <w:rPr>
                <w:rFonts w:ascii="Arial" w:hAnsi="Arial" w:cs="Arial"/>
                <w:sz w:val="20"/>
                <w:szCs w:val="20"/>
              </w:rPr>
              <w:t>offsetToCarrier</w:t>
            </w:r>
          </w:p>
        </w:tc>
      </w:tr>
      <w:tr w:rsidR="00813FE6" w:rsidRPr="00813FE6" w14:paraId="67CFA170" w14:textId="77777777" w:rsidTr="00554FB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14981DB"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C079CA2" w14:textId="77777777" w:rsidR="00813FE6" w:rsidRPr="00813FE6" w:rsidRDefault="00813FE6" w:rsidP="00554FB6">
            <w:pPr>
              <w:rPr>
                <w:rFonts w:ascii="Arial" w:eastAsiaTheme="minorHAnsi" w:hAnsi="Arial" w:cs="Arial"/>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tcPr>
          <w:p w14:paraId="1B109FD0" w14:textId="77777777" w:rsidR="00813FE6" w:rsidRPr="00813FE6" w:rsidRDefault="00813FE6" w:rsidP="00554FB6">
            <w:pPr>
              <w:rPr>
                <w:rFonts w:ascii="Arial" w:hAnsi="Arial" w:cs="Arial"/>
                <w:sz w:val="20"/>
                <w:szCs w:val="20"/>
              </w:rPr>
            </w:pPr>
            <w:r w:rsidRPr="00813FE6">
              <w:rPr>
                <w:rFonts w:ascii="Arial" w:hAnsi="Arial" w:cs="Arial"/>
                <w:sz w:val="20"/>
                <w:szCs w:val="20"/>
              </w:rPr>
              <w:t>p-Max</w:t>
            </w:r>
          </w:p>
        </w:tc>
      </w:tr>
      <w:tr w:rsidR="00813FE6" w:rsidRPr="00813FE6" w14:paraId="6C42E3E8" w14:textId="77777777" w:rsidTr="00554FB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3712C57"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7BED99A" w14:textId="77777777" w:rsidR="00813FE6" w:rsidRPr="00813FE6" w:rsidRDefault="00813FE6" w:rsidP="00554FB6">
            <w:pPr>
              <w:rPr>
                <w:rFonts w:ascii="Arial" w:eastAsiaTheme="minorHAnsi" w:hAnsi="Arial" w:cs="Arial"/>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tcPr>
          <w:p w14:paraId="7FAEB42B" w14:textId="77777777" w:rsidR="00813FE6" w:rsidRPr="00813FE6" w:rsidRDefault="00813FE6" w:rsidP="00554FB6">
            <w:pPr>
              <w:rPr>
                <w:rFonts w:ascii="Arial" w:hAnsi="Arial" w:cs="Arial"/>
                <w:sz w:val="20"/>
                <w:szCs w:val="20"/>
              </w:rPr>
            </w:pPr>
            <w:r w:rsidRPr="00813FE6">
              <w:rPr>
                <w:rFonts w:ascii="Arial" w:hAnsi="Arial" w:cs="Arial"/>
                <w:sz w:val="20"/>
                <w:szCs w:val="20"/>
              </w:rPr>
              <w:t>frequencyShift7p5khz</w:t>
            </w:r>
          </w:p>
        </w:tc>
      </w:tr>
      <w:tr w:rsidR="00813FE6" w:rsidRPr="00813FE6" w14:paraId="227DA86D" w14:textId="77777777" w:rsidTr="00554FB6">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5D2E3916" w14:textId="77777777" w:rsidR="00813FE6" w:rsidRPr="00813FE6" w:rsidRDefault="00813FE6" w:rsidP="00554FB6">
            <w:pPr>
              <w:rPr>
                <w:rFonts w:ascii="Arial" w:hAnsi="Arial" w:cs="Arial"/>
                <w:b/>
                <w:bCs/>
                <w:sz w:val="20"/>
                <w:szCs w:val="20"/>
              </w:rPr>
            </w:pPr>
            <w:r w:rsidRPr="00813FE6">
              <w:rPr>
                <w:rFonts w:ascii="Arial" w:hAnsi="Arial" w:cs="Arial"/>
                <w:b/>
                <w:bCs/>
                <w:sz w:val="20"/>
                <w:szCs w:val="20"/>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5150D9EE" w14:textId="77777777" w:rsidR="00813FE6" w:rsidRPr="00813FE6" w:rsidRDefault="00813FE6" w:rsidP="00554FB6">
            <w:pPr>
              <w:rPr>
                <w:rFonts w:ascii="Arial" w:hAnsi="Arial" w:cs="Arial"/>
                <w:b/>
                <w:bCs/>
                <w:sz w:val="20"/>
                <w:szCs w:val="20"/>
              </w:rPr>
            </w:pPr>
            <w:r w:rsidRPr="00813FE6">
              <w:rPr>
                <w:rFonts w:ascii="Arial" w:hAnsi="Arial" w:cs="Arial"/>
                <w:b/>
                <w:bCs/>
                <w:sz w:val="20"/>
                <w:szCs w:val="20"/>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25C5709B" w14:textId="77777777" w:rsidR="00813FE6" w:rsidRPr="00813FE6" w:rsidRDefault="00813FE6" w:rsidP="00554FB6">
            <w:pPr>
              <w:rPr>
                <w:rFonts w:ascii="Arial" w:hAnsi="Arial" w:cs="Arial"/>
                <w:sz w:val="20"/>
                <w:szCs w:val="20"/>
              </w:rPr>
            </w:pPr>
            <w:r w:rsidRPr="00813FE6">
              <w:rPr>
                <w:rFonts w:ascii="Arial" w:hAnsi="Arial" w:cs="Arial"/>
                <w:sz w:val="20"/>
                <w:szCs w:val="20"/>
              </w:rPr>
              <w:t>ssb-SubcarrierOffset</w:t>
            </w:r>
          </w:p>
        </w:tc>
      </w:tr>
      <w:tr w:rsidR="00813FE6" w:rsidRPr="00813FE6" w14:paraId="76357557" w14:textId="77777777" w:rsidTr="00554FB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9B32754"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8F89129" w14:textId="77777777" w:rsidR="00813FE6" w:rsidRPr="00813FE6" w:rsidRDefault="00813FE6" w:rsidP="00554FB6">
            <w:pPr>
              <w:rPr>
                <w:rFonts w:ascii="Arial" w:eastAsiaTheme="minorHAnsi" w:hAnsi="Arial" w:cs="Arial"/>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tcPr>
          <w:p w14:paraId="72E5D551" w14:textId="77777777" w:rsidR="00813FE6" w:rsidRPr="00813FE6" w:rsidRDefault="00813FE6" w:rsidP="00554FB6">
            <w:pPr>
              <w:rPr>
                <w:rFonts w:ascii="Arial" w:hAnsi="Arial" w:cs="Arial"/>
                <w:sz w:val="20"/>
                <w:szCs w:val="20"/>
              </w:rPr>
            </w:pPr>
            <w:r w:rsidRPr="00813FE6">
              <w:rPr>
                <w:rFonts w:ascii="Arial" w:hAnsi="Arial" w:cs="Arial"/>
                <w:sz w:val="20"/>
                <w:szCs w:val="20"/>
              </w:rPr>
              <w:t>controlResourceSetZero</w:t>
            </w:r>
          </w:p>
        </w:tc>
      </w:tr>
      <w:tr w:rsidR="00813FE6" w:rsidRPr="00813FE6" w14:paraId="506C57D4" w14:textId="77777777" w:rsidTr="00554FB6">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7BE3809D"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1CA0A88" w14:textId="77777777" w:rsidR="00813FE6" w:rsidRPr="00813FE6" w:rsidRDefault="00813FE6" w:rsidP="00554FB6">
            <w:pPr>
              <w:rPr>
                <w:rFonts w:ascii="Arial" w:eastAsiaTheme="minorHAnsi" w:hAnsi="Arial" w:cs="Arial"/>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tcPr>
          <w:p w14:paraId="1F02FB38" w14:textId="77777777" w:rsidR="00813FE6" w:rsidRPr="00813FE6" w:rsidRDefault="00813FE6" w:rsidP="00554FB6">
            <w:pPr>
              <w:rPr>
                <w:rFonts w:ascii="Arial" w:hAnsi="Arial" w:cs="Arial"/>
                <w:sz w:val="20"/>
                <w:szCs w:val="20"/>
              </w:rPr>
            </w:pPr>
            <w:r w:rsidRPr="00813FE6">
              <w:rPr>
                <w:rFonts w:ascii="Arial" w:hAnsi="Arial" w:cs="Arial"/>
                <w:sz w:val="20"/>
                <w:szCs w:val="20"/>
              </w:rPr>
              <w:t>searchSpaceZero</w:t>
            </w:r>
          </w:p>
        </w:tc>
      </w:tr>
      <w:tr w:rsidR="00813FE6" w:rsidRPr="00813FE6" w14:paraId="2D1796E8" w14:textId="77777777" w:rsidTr="00554FB6">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67723A9A" w14:textId="77777777" w:rsidR="00813FE6" w:rsidRPr="00813FE6" w:rsidRDefault="00813FE6" w:rsidP="00554FB6">
            <w:pPr>
              <w:rPr>
                <w:rFonts w:ascii="Arial" w:hAnsi="Arial" w:cs="Arial"/>
                <w:b/>
                <w:bCs/>
                <w:sz w:val="20"/>
                <w:szCs w:val="20"/>
              </w:rPr>
            </w:pPr>
            <w:r w:rsidRPr="00813FE6">
              <w:rPr>
                <w:rFonts w:ascii="Arial" w:hAnsi="Arial" w:cs="Arial"/>
                <w:b/>
                <w:bCs/>
                <w:sz w:val="20"/>
                <w:szCs w:val="20"/>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243F16F0" w14:textId="77777777" w:rsidR="00813FE6" w:rsidRPr="00813FE6" w:rsidRDefault="00813FE6" w:rsidP="00554FB6">
            <w:pPr>
              <w:rPr>
                <w:rFonts w:ascii="Arial" w:hAnsi="Arial" w:cs="Arial"/>
                <w:b/>
                <w:bCs/>
                <w:sz w:val="20"/>
                <w:szCs w:val="20"/>
              </w:rPr>
            </w:pPr>
            <w:r w:rsidRPr="00813FE6">
              <w:rPr>
                <w:rFonts w:ascii="Arial" w:hAnsi="Arial" w:cs="Arial"/>
                <w:b/>
                <w:bCs/>
                <w:sz w:val="20"/>
                <w:szCs w:val="20"/>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235FCBBB" w14:textId="77777777" w:rsidR="00813FE6" w:rsidRPr="00813FE6" w:rsidRDefault="00813FE6" w:rsidP="00554FB6">
            <w:pPr>
              <w:rPr>
                <w:rFonts w:ascii="Arial" w:hAnsi="Arial" w:cs="Arial"/>
                <w:sz w:val="20"/>
                <w:szCs w:val="20"/>
              </w:rPr>
            </w:pPr>
            <w:r w:rsidRPr="00813FE6">
              <w:rPr>
                <w:rFonts w:ascii="Arial" w:hAnsi="Arial" w:cs="Arial"/>
                <w:sz w:val="20"/>
                <w:szCs w:val="20"/>
              </w:rPr>
              <w:t>controlResourceSet</w:t>
            </w:r>
          </w:p>
        </w:tc>
      </w:tr>
      <w:tr w:rsidR="00813FE6" w:rsidRPr="00813FE6" w14:paraId="0546429B" w14:textId="77777777" w:rsidTr="00554FB6">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7D05112D"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670F5D1" w14:textId="77777777" w:rsidR="00813FE6" w:rsidRPr="00813FE6" w:rsidRDefault="00813FE6" w:rsidP="00554FB6">
            <w:pPr>
              <w:rPr>
                <w:rFonts w:ascii="Arial" w:eastAsiaTheme="minorHAnsi" w:hAnsi="Arial" w:cs="Arial"/>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tcPr>
          <w:p w14:paraId="7693202D" w14:textId="77777777" w:rsidR="00813FE6" w:rsidRPr="00813FE6" w:rsidRDefault="00813FE6" w:rsidP="00554FB6">
            <w:pPr>
              <w:rPr>
                <w:rFonts w:ascii="Arial" w:hAnsi="Arial" w:cs="Arial"/>
                <w:sz w:val="20"/>
                <w:szCs w:val="20"/>
              </w:rPr>
            </w:pPr>
            <w:r w:rsidRPr="00813FE6">
              <w:rPr>
                <w:rFonts w:ascii="Arial" w:hAnsi="Arial" w:cs="Arial"/>
                <w:sz w:val="20"/>
                <w:szCs w:val="20"/>
              </w:rPr>
              <w:t>monitoringSlotPeriodicityAndOffset</w:t>
            </w:r>
          </w:p>
        </w:tc>
      </w:tr>
      <w:tr w:rsidR="00813FE6" w:rsidRPr="00813FE6" w14:paraId="6D36CE52" w14:textId="77777777" w:rsidTr="00554FB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375E948"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D83591C" w14:textId="77777777" w:rsidR="00813FE6" w:rsidRPr="00813FE6" w:rsidRDefault="00813FE6" w:rsidP="00554FB6">
            <w:pPr>
              <w:rPr>
                <w:rFonts w:ascii="Arial" w:eastAsiaTheme="minorHAnsi" w:hAnsi="Arial" w:cs="Arial"/>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tcPr>
          <w:p w14:paraId="02FE34A8" w14:textId="77777777" w:rsidR="00813FE6" w:rsidRPr="00813FE6" w:rsidRDefault="00813FE6" w:rsidP="00554FB6">
            <w:pPr>
              <w:rPr>
                <w:rFonts w:ascii="Arial" w:hAnsi="Arial" w:cs="Arial"/>
                <w:sz w:val="20"/>
                <w:szCs w:val="20"/>
              </w:rPr>
            </w:pPr>
            <w:r w:rsidRPr="00813FE6">
              <w:rPr>
                <w:rFonts w:ascii="Arial" w:hAnsi="Arial" w:cs="Arial"/>
                <w:sz w:val="20"/>
                <w:szCs w:val="20"/>
              </w:rPr>
              <w:t>Duration</w:t>
            </w:r>
          </w:p>
        </w:tc>
      </w:tr>
      <w:tr w:rsidR="00813FE6" w:rsidRPr="00813FE6" w14:paraId="771A3C9A" w14:textId="77777777" w:rsidTr="00554FB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A960FF5"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9EF17A0" w14:textId="77777777" w:rsidR="00813FE6" w:rsidRPr="00813FE6" w:rsidRDefault="00813FE6" w:rsidP="00554FB6">
            <w:pPr>
              <w:rPr>
                <w:rFonts w:ascii="Arial" w:eastAsiaTheme="minorHAnsi" w:hAnsi="Arial" w:cs="Arial"/>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tcPr>
          <w:p w14:paraId="046A2501" w14:textId="77777777" w:rsidR="00813FE6" w:rsidRPr="00813FE6" w:rsidRDefault="00813FE6" w:rsidP="00554FB6">
            <w:pPr>
              <w:rPr>
                <w:rFonts w:ascii="Arial" w:hAnsi="Arial" w:cs="Arial"/>
                <w:sz w:val="20"/>
                <w:szCs w:val="20"/>
              </w:rPr>
            </w:pPr>
            <w:r w:rsidRPr="00813FE6">
              <w:rPr>
                <w:rFonts w:ascii="Arial" w:hAnsi="Arial" w:cs="Arial"/>
                <w:sz w:val="20"/>
                <w:szCs w:val="20"/>
              </w:rPr>
              <w:t>monitoringSymbolsWithinSlot</w:t>
            </w:r>
          </w:p>
        </w:tc>
      </w:tr>
      <w:tr w:rsidR="00813FE6" w:rsidRPr="00813FE6" w14:paraId="73E81143" w14:textId="77777777" w:rsidTr="00554FB6">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4493C459"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3E07374" w14:textId="77777777" w:rsidR="00813FE6" w:rsidRPr="00813FE6" w:rsidRDefault="00813FE6" w:rsidP="00554FB6">
            <w:pPr>
              <w:rPr>
                <w:rFonts w:ascii="Arial" w:eastAsiaTheme="minorHAnsi" w:hAnsi="Arial" w:cs="Arial"/>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tcPr>
          <w:p w14:paraId="04BA2347" w14:textId="77777777" w:rsidR="00813FE6" w:rsidRPr="00813FE6" w:rsidRDefault="00813FE6" w:rsidP="00554FB6">
            <w:pPr>
              <w:rPr>
                <w:rFonts w:ascii="Arial" w:hAnsi="Arial" w:cs="Arial"/>
                <w:sz w:val="20"/>
                <w:szCs w:val="20"/>
              </w:rPr>
            </w:pPr>
            <w:r w:rsidRPr="00813FE6">
              <w:rPr>
                <w:rFonts w:ascii="Arial" w:hAnsi="Arial" w:cs="Arial"/>
                <w:sz w:val="20"/>
                <w:szCs w:val="20"/>
              </w:rPr>
              <w:t>aggregationLevels</w:t>
            </w:r>
          </w:p>
        </w:tc>
      </w:tr>
    </w:tbl>
    <w:p w14:paraId="28EB3991" w14:textId="77777777" w:rsidR="00813FE6" w:rsidRPr="00813FE6" w:rsidRDefault="00813FE6" w:rsidP="00813FE6">
      <w:pPr>
        <w:rPr>
          <w:rFonts w:ascii="Arial" w:eastAsia="PMingLiU" w:hAnsi="Arial" w:cs="Arial"/>
          <w:b/>
          <w:lang w:eastAsia="zh-TW"/>
        </w:rPr>
      </w:pPr>
    </w:p>
    <w:p w14:paraId="630C3DD3" w14:textId="77777777" w:rsidR="00813FE6" w:rsidRPr="00813FE6" w:rsidRDefault="00813FE6" w:rsidP="00813FE6">
      <w:pPr>
        <w:rPr>
          <w:rFonts w:ascii="Arial" w:hAnsi="Arial" w:cs="Arial"/>
          <w:b/>
          <w:bCs/>
          <w:lang w:val="en-US" w:eastAsia="x-none"/>
        </w:rPr>
      </w:pPr>
      <w:r w:rsidRPr="00813FE6">
        <w:rPr>
          <w:rFonts w:ascii="Arial" w:hAnsi="Arial" w:cs="Arial"/>
          <w:b/>
          <w:bCs/>
          <w:highlight w:val="green"/>
          <w:lang w:val="en-US" w:eastAsia="x-none"/>
        </w:rPr>
        <w:t>Agreement</w:t>
      </w:r>
    </w:p>
    <w:p w14:paraId="67ACB2CC" w14:textId="77777777" w:rsidR="00813FE6" w:rsidRPr="00813FE6" w:rsidRDefault="00813FE6" w:rsidP="00813FE6">
      <w:pPr>
        <w:rPr>
          <w:rFonts w:ascii="Arial" w:hAnsi="Arial" w:cs="Arial"/>
        </w:rPr>
      </w:pPr>
      <w:r w:rsidRPr="00813FE6">
        <w:rPr>
          <w:rFonts w:ascii="Arial" w:hAnsi="Arial" w:cs="Arial"/>
        </w:rPr>
        <w:t>For the evaluation of achievable NES gain on NES cell with on-demand SIB1 in idle/inactive mode, the following is observed with 20ms SSB period and 20ms SIB1 period (Case A), FR1, empty load</w:t>
      </w:r>
    </w:p>
    <w:p w14:paraId="67543292"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1 BS, 8 beams, 0% on-demand SIB1 transmission rate, </w:t>
      </w:r>
    </w:p>
    <w:p w14:paraId="2424EB8C"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the NES gain is 39.37% - 47.69% from the following 7 sources</w:t>
      </w:r>
    </w:p>
    <w:p w14:paraId="376D31E7" w14:textId="77777777" w:rsidR="00813FE6" w:rsidRPr="00813FE6" w:rsidRDefault="00813FE6" w:rsidP="00031DB2">
      <w:pPr>
        <w:numPr>
          <w:ilvl w:val="2"/>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R1-2404463, R1-2405595, R1-2405341, R1-2404859, R1-2404507, R1-2405363, R1-2404625</w:t>
      </w:r>
    </w:p>
    <w:p w14:paraId="73202ECD"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One source (R1-2405162) reports 25% NES gain with PRACH configuration index = 152</w:t>
      </w:r>
    </w:p>
    <w:p w14:paraId="34B05E0B" w14:textId="77777777" w:rsidR="00813FE6" w:rsidRPr="00813FE6" w:rsidRDefault="00813FE6" w:rsidP="00031DB2">
      <w:pPr>
        <w:numPr>
          <w:ilvl w:val="1"/>
          <w:numId w:val="24"/>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One source (R1-2403979) reports the following NES gain with PRACH configuration index = 98</w:t>
      </w:r>
    </w:p>
    <w:p w14:paraId="6D14914D" w14:textId="77777777" w:rsidR="00813FE6" w:rsidRPr="00813FE6" w:rsidRDefault="00813FE6" w:rsidP="00031DB2">
      <w:pPr>
        <w:numPr>
          <w:ilvl w:val="2"/>
          <w:numId w:val="24"/>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24.6% with one beam of SIB1 PDSCH transmitted in each slot</w:t>
      </w:r>
    </w:p>
    <w:p w14:paraId="491737D9" w14:textId="77777777" w:rsidR="00813FE6" w:rsidRPr="00813FE6" w:rsidRDefault="00813FE6" w:rsidP="00031DB2">
      <w:pPr>
        <w:numPr>
          <w:ilvl w:val="2"/>
          <w:numId w:val="24"/>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17.4% with two beams of SIB1 PDSCH transmitted in each slot</w:t>
      </w:r>
    </w:p>
    <w:p w14:paraId="1AC669DC" w14:textId="77777777" w:rsidR="00813FE6" w:rsidRPr="00813FE6" w:rsidRDefault="00813FE6" w:rsidP="00031DB2">
      <w:pPr>
        <w:numPr>
          <w:ilvl w:val="1"/>
          <w:numId w:val="24"/>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One source (R1-2404122) reports the following with </w:t>
      </w:r>
      <w:proofErr w:type="spellStart"/>
      <w:r w:rsidRPr="00813FE6">
        <w:rPr>
          <w:rFonts w:ascii="Arial" w:eastAsia="PMingLiU" w:hAnsi="Arial" w:cs="Arial"/>
          <w:lang w:eastAsia="zh-TW"/>
        </w:rPr>
        <w:t>FDMed</w:t>
      </w:r>
      <w:proofErr w:type="spellEnd"/>
      <w:r w:rsidRPr="00813FE6">
        <w:rPr>
          <w:rFonts w:ascii="Arial" w:eastAsia="PMingLiU" w:hAnsi="Arial" w:cs="Arial"/>
          <w:lang w:eastAsia="zh-TW"/>
        </w:rPr>
        <w:t xml:space="preserve"> SSB and PDSCH of SIB1</w:t>
      </w:r>
    </w:p>
    <w:p w14:paraId="48D7D139" w14:textId="77777777" w:rsidR="00813FE6" w:rsidRPr="00813FE6" w:rsidRDefault="00813FE6" w:rsidP="00031DB2">
      <w:pPr>
        <w:numPr>
          <w:ilvl w:val="2"/>
          <w:numId w:val="24"/>
        </w:numPr>
        <w:tabs>
          <w:tab w:val="left" w:pos="1260"/>
        </w:tabs>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9.27%~18.94% NES gain with UL WUS configuration transmitted in legacy SIB on Cell A</w:t>
      </w:r>
    </w:p>
    <w:p w14:paraId="1A82494E" w14:textId="77777777" w:rsidR="00813FE6" w:rsidRPr="00813FE6" w:rsidRDefault="00813FE6" w:rsidP="00031DB2">
      <w:pPr>
        <w:numPr>
          <w:ilvl w:val="2"/>
          <w:numId w:val="24"/>
        </w:numPr>
        <w:tabs>
          <w:tab w:val="left" w:pos="1260"/>
        </w:tabs>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0%~9.66% NES gain with UL WUS configuration transmitted in separated SIB on Cell A. The separated SIB </w:t>
      </w:r>
      <w:r w:rsidRPr="00813FE6">
        <w:rPr>
          <w:rFonts w:ascii="Arial" w:eastAsia="Malgun Gothic" w:hAnsi="Arial" w:cs="Arial"/>
          <w:lang w:eastAsia="zh-CN"/>
        </w:rPr>
        <w:t xml:space="preserve">is </w:t>
      </w:r>
      <w:proofErr w:type="spellStart"/>
      <w:r w:rsidRPr="00813FE6">
        <w:rPr>
          <w:rFonts w:ascii="Arial" w:eastAsia="Malgun Gothic" w:hAnsi="Arial" w:cs="Arial"/>
          <w:lang w:eastAsia="zh-CN"/>
        </w:rPr>
        <w:t>TDMed</w:t>
      </w:r>
      <w:proofErr w:type="spellEnd"/>
      <w:r w:rsidRPr="00813FE6">
        <w:rPr>
          <w:rFonts w:ascii="Arial" w:eastAsia="Malgun Gothic" w:hAnsi="Arial" w:cs="Arial"/>
          <w:lang w:eastAsia="zh-CN"/>
        </w:rPr>
        <w:t xml:space="preserve"> with legacy SIB and transmitted in a 20ms period using dedicated resource.</w:t>
      </w:r>
    </w:p>
    <w:p w14:paraId="134307C3" w14:textId="77777777" w:rsidR="00813FE6" w:rsidRPr="00813FE6" w:rsidRDefault="00813FE6" w:rsidP="00031DB2">
      <w:pPr>
        <w:numPr>
          <w:ilvl w:val="2"/>
          <w:numId w:val="24"/>
        </w:numPr>
        <w:tabs>
          <w:tab w:val="left" w:pos="1260"/>
        </w:tabs>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0% NES gain with Case 1 (Options 1+A+X) and WUS configuration transmitted in separate SIB on the NES cell</w:t>
      </w:r>
    </w:p>
    <w:p w14:paraId="0D8D6FD3" w14:textId="77777777" w:rsidR="00813FE6" w:rsidRPr="00813FE6" w:rsidRDefault="00813FE6" w:rsidP="00031DB2">
      <w:pPr>
        <w:numPr>
          <w:ilvl w:val="2"/>
          <w:numId w:val="24"/>
        </w:numPr>
        <w:tabs>
          <w:tab w:val="left" w:pos="1260"/>
        </w:tabs>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13.25% NES gain with Case 1 (Options 1+A+X) and pre-configured for fixed WUS configuration</w:t>
      </w:r>
    </w:p>
    <w:p w14:paraId="0607BD09" w14:textId="77777777" w:rsidR="00813FE6" w:rsidRPr="00813FE6" w:rsidRDefault="00813FE6" w:rsidP="00031DB2">
      <w:pPr>
        <w:numPr>
          <w:ilvl w:val="3"/>
          <w:numId w:val="24"/>
        </w:numPr>
        <w:tabs>
          <w:tab w:val="left" w:pos="1260"/>
        </w:tabs>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NES cell does not transmit the WUS configuration</w:t>
      </w:r>
    </w:p>
    <w:p w14:paraId="71EBAB67"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hAnsi="Arial" w:cs="Arial"/>
          <w:lang w:eastAsia="zh-CN"/>
        </w:rPr>
        <w:t xml:space="preserve">For Cat 1 BS, 4 beams, 0% on-demand SIB1 transmission rate, </w:t>
      </w:r>
    </w:p>
    <w:p w14:paraId="791B83E7"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hAnsi="Arial" w:cs="Arial"/>
          <w:lang w:eastAsia="zh-CN"/>
        </w:rPr>
        <w:t>the NES gain is 22.1% - 42.6% from the following 5 sources</w:t>
      </w:r>
    </w:p>
    <w:p w14:paraId="2FA02DEE" w14:textId="77777777" w:rsidR="00813FE6" w:rsidRPr="00813FE6" w:rsidRDefault="00813FE6" w:rsidP="00031DB2">
      <w:pPr>
        <w:numPr>
          <w:ilvl w:val="2"/>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R1-2404408, R1-2405341, R1-2404758, R1-2405363, R1-2404625</w:t>
      </w:r>
    </w:p>
    <w:p w14:paraId="2F0EC46D" w14:textId="77777777" w:rsidR="00813FE6" w:rsidRPr="00813FE6" w:rsidRDefault="00813FE6" w:rsidP="00031DB2">
      <w:pPr>
        <w:numPr>
          <w:ilvl w:val="1"/>
          <w:numId w:val="24"/>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One source (R1-2403979) reports the following NES gain with PRACH configuration index = 98</w:t>
      </w:r>
    </w:p>
    <w:p w14:paraId="64924F94" w14:textId="77777777" w:rsidR="00813FE6" w:rsidRPr="00813FE6" w:rsidRDefault="00813FE6" w:rsidP="00031DB2">
      <w:pPr>
        <w:numPr>
          <w:ilvl w:val="2"/>
          <w:numId w:val="24"/>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16.8% with one beam of SIB1 PDSCH transmitted in each slot</w:t>
      </w:r>
    </w:p>
    <w:p w14:paraId="5C03D3A1" w14:textId="77777777" w:rsidR="00813FE6" w:rsidRPr="00813FE6" w:rsidRDefault="00813FE6" w:rsidP="00031DB2">
      <w:pPr>
        <w:numPr>
          <w:ilvl w:val="2"/>
          <w:numId w:val="24"/>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10.9% with two beams of SIB1 PDSCH transmitted in each slot</w:t>
      </w:r>
    </w:p>
    <w:p w14:paraId="19DAB2CA"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hAnsi="Arial" w:cs="Arial"/>
          <w:lang w:eastAsia="zh-CN"/>
        </w:rPr>
        <w:t xml:space="preserve">For Cat 1 BS, 8 beams, 0% &lt; on-demand SIB1 transmission rate &lt;= 30%, </w:t>
      </w:r>
    </w:p>
    <w:p w14:paraId="7609A70D"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hAnsi="Arial" w:cs="Arial"/>
          <w:lang w:eastAsia="zh-CN"/>
        </w:rPr>
        <w:t>the NES gain is 30.43% - 45.79% from the following 4 sources</w:t>
      </w:r>
    </w:p>
    <w:p w14:paraId="6B5A9C59" w14:textId="77777777" w:rsidR="00813FE6" w:rsidRPr="00813FE6" w:rsidRDefault="00813FE6" w:rsidP="00031DB2">
      <w:pPr>
        <w:numPr>
          <w:ilvl w:val="2"/>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R1-2404463, R1-2404859, R1-2405363, R1-2404625 </w:t>
      </w:r>
    </w:p>
    <w:p w14:paraId="0E2D01A3" w14:textId="77777777" w:rsidR="00813FE6" w:rsidRPr="00813FE6" w:rsidRDefault="00813FE6" w:rsidP="00031DB2">
      <w:pPr>
        <w:numPr>
          <w:ilvl w:val="1"/>
          <w:numId w:val="24"/>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One source (R1-2405162) reports the following NES gain with PRACH configuration index = 152</w:t>
      </w:r>
    </w:p>
    <w:p w14:paraId="6FA49511" w14:textId="77777777" w:rsidR="00813FE6" w:rsidRPr="00813FE6" w:rsidRDefault="00813FE6" w:rsidP="00031DB2">
      <w:pPr>
        <w:numPr>
          <w:ilvl w:val="2"/>
          <w:numId w:val="24"/>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25% NES gain with Case 3 (Options 2+B+Y) assuming the UE can camp on the NES cell and the SIB1 is only transmitted in a single beam corresponding to the UL WUS beam</w:t>
      </w:r>
    </w:p>
    <w:p w14:paraId="17F798A0" w14:textId="77777777" w:rsidR="00813FE6" w:rsidRPr="00813FE6" w:rsidRDefault="00813FE6" w:rsidP="00031DB2">
      <w:pPr>
        <w:numPr>
          <w:ilvl w:val="2"/>
          <w:numId w:val="24"/>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23% with Case 2 (Options 1+B+X)</w:t>
      </w:r>
    </w:p>
    <w:p w14:paraId="10A6F7E3"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hAnsi="Arial" w:cs="Arial"/>
          <w:lang w:eastAsia="zh-CN"/>
        </w:rPr>
        <w:t xml:space="preserve">For Cat 1 BS, 4 beams, 0% &lt; on-demand SIB1 transmission rate &lt;= 30%, </w:t>
      </w:r>
    </w:p>
    <w:p w14:paraId="7080770F"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hAnsi="Arial" w:cs="Arial"/>
          <w:lang w:eastAsia="zh-CN"/>
        </w:rPr>
        <w:t>the NES gain is 21.79% - 33.11% from the following 2 sources</w:t>
      </w:r>
    </w:p>
    <w:p w14:paraId="0B64721D" w14:textId="77777777" w:rsidR="00813FE6" w:rsidRPr="00813FE6" w:rsidRDefault="00813FE6" w:rsidP="00031DB2">
      <w:pPr>
        <w:numPr>
          <w:ilvl w:val="2"/>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R1-2405363, R1-2404625 </w:t>
      </w:r>
    </w:p>
    <w:p w14:paraId="277A7929"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2 BS, 8 beams, 0% on-demand SIB1 transmission rate, </w:t>
      </w:r>
    </w:p>
    <w:p w14:paraId="2086DD55"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the NES gain is 20.5% - 39.34% from the following 8 sources</w:t>
      </w:r>
    </w:p>
    <w:p w14:paraId="70E5CBA2" w14:textId="77777777" w:rsidR="00813FE6" w:rsidRPr="00813FE6" w:rsidRDefault="00813FE6" w:rsidP="00031DB2">
      <w:pPr>
        <w:numPr>
          <w:ilvl w:val="2"/>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R1-2404463, R1-2403942, R1-2405341, R1-2404224, R1-2404859, R1-2404507, R1-2404561, R1-2405595</w:t>
      </w:r>
    </w:p>
    <w:p w14:paraId="3AC20A2D"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One source (R1-2404224) reports 11.9% NES gain with medium cell load on Cell A</w:t>
      </w:r>
    </w:p>
    <w:p w14:paraId="410D31CC"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For Cat 2 BS, 4 beams, 0% on-demand SIB1 transmission rate, the NES gain is 19.31 – 19.39% from one source (R1-2405341)</w:t>
      </w:r>
    </w:p>
    <w:p w14:paraId="323C2398"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2 BS, 8 beams, </w:t>
      </w:r>
      <w:r w:rsidRPr="00813FE6">
        <w:rPr>
          <w:rFonts w:ascii="Arial" w:hAnsi="Arial" w:cs="Arial"/>
          <w:lang w:eastAsia="zh-CN"/>
        </w:rPr>
        <w:t>0% &lt; on-demand SIB1 transmission rate &lt;= 30%</w:t>
      </w:r>
      <w:r w:rsidRPr="00813FE6">
        <w:rPr>
          <w:rFonts w:ascii="Arial" w:eastAsia="PMingLiU" w:hAnsi="Arial" w:cs="Arial"/>
          <w:lang w:eastAsia="zh-TW"/>
        </w:rPr>
        <w:t xml:space="preserve">, </w:t>
      </w:r>
    </w:p>
    <w:p w14:paraId="482E58CF"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the NES gain is 29.19% - 36.87% </w:t>
      </w:r>
      <w:r w:rsidRPr="00813FE6">
        <w:rPr>
          <w:rFonts w:ascii="Arial" w:hAnsi="Arial" w:cs="Arial"/>
          <w:lang w:eastAsia="zh-CN"/>
        </w:rPr>
        <w:t>from the following 3 sources</w:t>
      </w:r>
    </w:p>
    <w:p w14:paraId="3511C7D4" w14:textId="77777777" w:rsidR="00813FE6" w:rsidRPr="00813FE6" w:rsidRDefault="00813FE6" w:rsidP="00031DB2">
      <w:pPr>
        <w:numPr>
          <w:ilvl w:val="2"/>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R1-2404463, R1-2403942, R1-2404859</w:t>
      </w:r>
    </w:p>
    <w:p w14:paraId="062BE690"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hAnsi="Arial" w:cs="Arial"/>
          <w:lang w:eastAsia="zh-CN"/>
        </w:rPr>
        <w:t>One source (R1-2404561) reports 15.87%~20.18% NES gain with PRACH configuration index = 148</w:t>
      </w:r>
    </w:p>
    <w:p w14:paraId="5D38CDEB"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hAnsi="Arial" w:cs="Arial"/>
          <w:lang w:eastAsia="zh-TW"/>
        </w:rPr>
        <w:t xml:space="preserve">For Cat 1 BS, 4/8 beams, </w:t>
      </w:r>
      <w:r w:rsidRPr="00813FE6">
        <w:rPr>
          <w:rFonts w:ascii="Arial" w:hAnsi="Arial" w:cs="Arial"/>
          <w:lang w:eastAsia="zh-CN"/>
        </w:rPr>
        <w:t>4</w:t>
      </w:r>
      <w:r w:rsidRPr="00813FE6">
        <w:rPr>
          <w:rFonts w:ascii="Arial" w:hAnsi="Arial" w:cs="Arial"/>
          <w:lang w:eastAsia="zh-TW"/>
        </w:rPr>
        <w:t>% &lt; on-demand SIB1 transmission rate &lt; 2</w:t>
      </w:r>
      <w:r w:rsidRPr="00813FE6">
        <w:rPr>
          <w:rFonts w:ascii="Arial" w:hAnsi="Arial" w:cs="Arial"/>
          <w:lang w:eastAsia="zh-CN"/>
        </w:rPr>
        <w:t>4</w:t>
      </w:r>
      <w:r w:rsidRPr="00813FE6">
        <w:rPr>
          <w:rFonts w:ascii="Arial" w:hAnsi="Arial" w:cs="Arial"/>
          <w:lang w:eastAsia="zh-TW"/>
        </w:rPr>
        <w:t>%</w:t>
      </w:r>
      <w:r w:rsidRPr="00813FE6">
        <w:rPr>
          <w:rFonts w:ascii="Arial" w:hAnsi="Arial" w:cs="Arial"/>
          <w:lang w:eastAsia="zh-CN"/>
        </w:rPr>
        <w:t xml:space="preserve">, </w:t>
      </w:r>
      <w:r w:rsidRPr="00813FE6">
        <w:rPr>
          <w:rFonts w:ascii="Arial" w:hAnsi="Arial" w:cs="Arial"/>
          <w:lang w:eastAsia="zh-TW"/>
        </w:rPr>
        <w:t>the NES gain is</w:t>
      </w:r>
      <w:r w:rsidRPr="00813FE6">
        <w:rPr>
          <w:rFonts w:ascii="Arial" w:hAnsi="Arial" w:cs="Arial"/>
          <w:lang w:eastAsia="zh-CN"/>
        </w:rPr>
        <w:t xml:space="preserve"> 17.98%~24.48% from one source (R1-2404408).</w:t>
      </w:r>
    </w:p>
    <w:p w14:paraId="6740A5A2" w14:textId="77777777" w:rsidR="00813FE6" w:rsidRPr="00813FE6" w:rsidRDefault="00813FE6" w:rsidP="00813FE6">
      <w:pPr>
        <w:rPr>
          <w:rFonts w:ascii="Arial" w:hAnsi="Arial" w:cs="Arial"/>
          <w:lang w:eastAsia="x-none"/>
        </w:rPr>
      </w:pPr>
    </w:p>
    <w:p w14:paraId="361F1BF5" w14:textId="77777777" w:rsidR="00813FE6" w:rsidRPr="00813FE6" w:rsidRDefault="00813FE6" w:rsidP="00813FE6">
      <w:pPr>
        <w:rPr>
          <w:rFonts w:ascii="Arial" w:hAnsi="Arial" w:cs="Arial"/>
          <w:lang w:eastAsia="x-none"/>
        </w:rPr>
      </w:pPr>
    </w:p>
    <w:p w14:paraId="62805341" w14:textId="77777777" w:rsidR="00813FE6" w:rsidRPr="00813FE6" w:rsidRDefault="00813FE6" w:rsidP="00813FE6">
      <w:pPr>
        <w:rPr>
          <w:rFonts w:ascii="Arial" w:hAnsi="Arial" w:cs="Arial"/>
          <w:b/>
          <w:bCs/>
          <w:lang w:val="en-US" w:eastAsia="x-none"/>
        </w:rPr>
      </w:pPr>
      <w:r w:rsidRPr="00813FE6">
        <w:rPr>
          <w:rFonts w:ascii="Arial" w:hAnsi="Arial" w:cs="Arial"/>
          <w:b/>
          <w:bCs/>
          <w:highlight w:val="green"/>
          <w:lang w:val="en-US" w:eastAsia="x-none"/>
        </w:rPr>
        <w:t>Agreement</w:t>
      </w:r>
    </w:p>
    <w:p w14:paraId="7006C8DD" w14:textId="77777777" w:rsidR="00813FE6" w:rsidRPr="00813FE6" w:rsidRDefault="00813FE6" w:rsidP="00813FE6">
      <w:pPr>
        <w:rPr>
          <w:rFonts w:ascii="Arial" w:hAnsi="Arial" w:cs="Arial"/>
        </w:rPr>
      </w:pPr>
      <w:r w:rsidRPr="00813FE6">
        <w:rPr>
          <w:rFonts w:ascii="Arial" w:hAnsi="Arial" w:cs="Arial"/>
        </w:rPr>
        <w:t>For the evaluation of achievable NES gain on NES cell with on-demand SIB1 in idle/inactive mode, the following is observed with 20ms SSB period and 160ms SIB1 period (Case C), FR1, empty load</w:t>
      </w:r>
    </w:p>
    <w:p w14:paraId="4F54C7D6"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For Cat 1 BS, 8 beams, 0% on-demand SIB1 transmission rate, the NES gain is 2.21 – 10.6% from the following 10 sources</w:t>
      </w:r>
    </w:p>
    <w:p w14:paraId="028338D5"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R1-2405595, R1-2403979, R1-2405341, R1-2404859, R1-2405162, R1-2404122, R1-2404507, R1-2405363, R1-2404625, R1-2404561</w:t>
      </w:r>
    </w:p>
    <w:p w14:paraId="7F27FFEB"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hAnsi="Arial" w:cs="Arial"/>
          <w:lang w:eastAsia="zh-CN"/>
        </w:rPr>
        <w:t xml:space="preserve">For Cat 1 BS, 4 beams, 0% on-demand SIB1 transmission rate, </w:t>
      </w:r>
    </w:p>
    <w:p w14:paraId="3C91D196"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hAnsi="Arial" w:cs="Arial"/>
          <w:lang w:eastAsia="zh-CN"/>
        </w:rPr>
        <w:t>the NES gain is 1.7% - 6.23% from the following 5 sources</w:t>
      </w:r>
    </w:p>
    <w:p w14:paraId="41223199" w14:textId="77777777" w:rsidR="00813FE6" w:rsidRPr="00813FE6" w:rsidRDefault="00813FE6" w:rsidP="00031DB2">
      <w:pPr>
        <w:numPr>
          <w:ilvl w:val="2"/>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R1-2403979, R1-2405341, R1-2405363, R1-2404625, R1-2404758</w:t>
      </w:r>
    </w:p>
    <w:p w14:paraId="57D586B5" w14:textId="77777777" w:rsidR="00813FE6" w:rsidRPr="00813FE6" w:rsidRDefault="00813FE6" w:rsidP="00031DB2">
      <w:pPr>
        <w:numPr>
          <w:ilvl w:val="1"/>
          <w:numId w:val="24"/>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One source (R1-2404758) reports 28.9% NES gain with Case 3 where no PRACH and paging is activated for the NES cell</w:t>
      </w:r>
    </w:p>
    <w:p w14:paraId="359DBC93"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hAnsi="Arial" w:cs="Arial"/>
          <w:lang w:eastAsia="zh-CN"/>
        </w:rPr>
        <w:t>For Cat 1 BS, 8 beams, 0% &lt; on-demand SIB1 transmission rate &lt;= 30%, the NES gain is 1.75% - 8.48% from the following 6 sources</w:t>
      </w:r>
    </w:p>
    <w:p w14:paraId="7F581FAD"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R1-2405106, R1-2405162, R1-2404859, R1-2405363, R1-2404625, R1-2404561</w:t>
      </w:r>
    </w:p>
    <w:p w14:paraId="72C42C9A"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hAnsi="Arial" w:cs="Arial"/>
          <w:lang w:eastAsia="zh-CN"/>
        </w:rPr>
        <w:t>For Cat 1 BS, 4 beams, 0% &lt; on-demand SIB1 transmission rate &lt;= 30%, the NES gain is 1.01% - 5.8% from the following 3 sources</w:t>
      </w:r>
    </w:p>
    <w:p w14:paraId="6AEFFA6B"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R1-2405106, R1-2405363, R1-2404625</w:t>
      </w:r>
    </w:p>
    <w:p w14:paraId="1366B90F"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For Cat 2 BS, 8 beams, 0% on-demand SIB1 transmission rate, the NES gain is 3.24% - 7.76% from the following 5 sources</w:t>
      </w:r>
    </w:p>
    <w:p w14:paraId="66D6345C"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R1-2403942, R1-2405341, R1-2404859, R1-2404507, R1-2404561</w:t>
      </w:r>
    </w:p>
    <w:p w14:paraId="42A3AB4D"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For Cat 2 BS, 4 beams, 0% on-demand SIB1 transmission rate, the NES gain is 2.96% from one source (R1-2405341)</w:t>
      </w:r>
    </w:p>
    <w:p w14:paraId="1BEF88CF"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2 BS, 8 beams, </w:t>
      </w:r>
      <w:r w:rsidRPr="00813FE6">
        <w:rPr>
          <w:rFonts w:ascii="Arial" w:hAnsi="Arial" w:cs="Arial"/>
          <w:lang w:eastAsia="zh-CN"/>
        </w:rPr>
        <w:t>0% &lt; on-demand SIB1 transmission rate &lt;= 30%</w:t>
      </w:r>
      <w:r w:rsidRPr="00813FE6">
        <w:rPr>
          <w:rFonts w:ascii="Arial" w:eastAsia="PMingLiU" w:hAnsi="Arial" w:cs="Arial"/>
          <w:lang w:eastAsia="zh-TW"/>
        </w:rPr>
        <w:t xml:space="preserve">, the NES gain is 2.5% - 7.44% </w:t>
      </w:r>
      <w:r w:rsidRPr="00813FE6">
        <w:rPr>
          <w:rFonts w:ascii="Arial" w:hAnsi="Arial" w:cs="Arial"/>
          <w:lang w:eastAsia="zh-CN"/>
        </w:rPr>
        <w:t>from the following 3 sources</w:t>
      </w:r>
    </w:p>
    <w:p w14:paraId="4F602CE3"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R1-2404561, R1-2403942, R1-2404859</w:t>
      </w:r>
    </w:p>
    <w:p w14:paraId="37A6E971" w14:textId="77777777" w:rsidR="00813FE6" w:rsidRPr="00813FE6" w:rsidRDefault="00813FE6" w:rsidP="00813FE6">
      <w:pPr>
        <w:rPr>
          <w:rFonts w:ascii="Arial" w:hAnsi="Arial" w:cs="Arial"/>
          <w:lang w:eastAsia="x-none"/>
        </w:rPr>
      </w:pPr>
    </w:p>
    <w:p w14:paraId="195659E3" w14:textId="77777777" w:rsidR="00813FE6" w:rsidRPr="00813FE6" w:rsidRDefault="00813FE6" w:rsidP="00813FE6">
      <w:pPr>
        <w:rPr>
          <w:rFonts w:ascii="Arial" w:hAnsi="Arial" w:cs="Arial"/>
          <w:b/>
          <w:bCs/>
          <w:lang w:val="en-US" w:eastAsia="x-none"/>
        </w:rPr>
      </w:pPr>
      <w:r w:rsidRPr="00813FE6">
        <w:rPr>
          <w:rFonts w:ascii="Arial" w:hAnsi="Arial" w:cs="Arial"/>
          <w:b/>
          <w:bCs/>
          <w:highlight w:val="green"/>
          <w:lang w:val="en-US" w:eastAsia="x-none"/>
        </w:rPr>
        <w:t>Agreement</w:t>
      </w:r>
    </w:p>
    <w:p w14:paraId="20C31808" w14:textId="77777777" w:rsidR="00813FE6" w:rsidRPr="00813FE6" w:rsidRDefault="00813FE6" w:rsidP="00813FE6">
      <w:pPr>
        <w:rPr>
          <w:rFonts w:ascii="Arial" w:hAnsi="Arial" w:cs="Arial"/>
        </w:rPr>
      </w:pPr>
      <w:r w:rsidRPr="00813FE6">
        <w:rPr>
          <w:rFonts w:ascii="Arial" w:hAnsi="Arial" w:cs="Arial"/>
        </w:rPr>
        <w:t>For the evaluation of achievable NES gain on NES cell with on-demand SIB1 in idle/inactive mode, the following is observed with 20ms SSB period and 20ms SIB1 period (Case A), FR1, low load</w:t>
      </w:r>
    </w:p>
    <w:p w14:paraId="777DB814"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1 BS, 8 beams, 0% on-demand SIB1 transmission rate, </w:t>
      </w:r>
    </w:p>
    <w:p w14:paraId="2D0BDAEB"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the NES gain is 30.56% - 41.8% from the following 5 sources</w:t>
      </w:r>
    </w:p>
    <w:p w14:paraId="3ADA2264" w14:textId="77777777" w:rsidR="00813FE6" w:rsidRPr="00813FE6" w:rsidRDefault="00813FE6" w:rsidP="00031DB2">
      <w:pPr>
        <w:numPr>
          <w:ilvl w:val="2"/>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R1-2405595, R1-2405341, R1-2404859, R1-2405363, R1-2404625</w:t>
      </w:r>
    </w:p>
    <w:p w14:paraId="5D6638EF" w14:textId="77777777" w:rsidR="00813FE6" w:rsidRPr="00813FE6" w:rsidRDefault="00813FE6" w:rsidP="00031DB2">
      <w:pPr>
        <w:numPr>
          <w:ilvl w:val="1"/>
          <w:numId w:val="24"/>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One source (R1-2403979) reports the following NES gain with PRACH configuration index = 98</w:t>
      </w:r>
    </w:p>
    <w:p w14:paraId="35A3042A" w14:textId="77777777" w:rsidR="00813FE6" w:rsidRPr="00813FE6" w:rsidRDefault="00813FE6" w:rsidP="00031DB2">
      <w:pPr>
        <w:numPr>
          <w:ilvl w:val="2"/>
          <w:numId w:val="24"/>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13.9% with one beam of SIB1 PDSCH transmitted in each slot</w:t>
      </w:r>
    </w:p>
    <w:p w14:paraId="49E382D8" w14:textId="77777777" w:rsidR="00813FE6" w:rsidRPr="00813FE6" w:rsidRDefault="00813FE6" w:rsidP="00031DB2">
      <w:pPr>
        <w:numPr>
          <w:ilvl w:val="2"/>
          <w:numId w:val="24"/>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7.9% with two beams of SIB1 PDSCH transmitted in each slot</w:t>
      </w:r>
    </w:p>
    <w:p w14:paraId="381F6C2A"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hAnsi="Arial" w:cs="Arial"/>
          <w:lang w:eastAsia="zh-CN"/>
        </w:rPr>
        <w:t xml:space="preserve">For Cat 1 BS, 4 beams, 0% on-demand SIB1 transmission rate, </w:t>
      </w:r>
    </w:p>
    <w:p w14:paraId="28855CFA"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hAnsi="Arial" w:cs="Arial"/>
          <w:lang w:eastAsia="zh-CN"/>
        </w:rPr>
        <w:t>the NES gain is 16% - 36.2% from the following 5 sources</w:t>
      </w:r>
    </w:p>
    <w:p w14:paraId="1F4CB4DE" w14:textId="77777777" w:rsidR="00813FE6" w:rsidRPr="00813FE6" w:rsidRDefault="00813FE6" w:rsidP="00031DB2">
      <w:pPr>
        <w:numPr>
          <w:ilvl w:val="2"/>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R1-2405247, R1-2405341, R1-2404033, R1-2405363, R1-2404625</w:t>
      </w:r>
    </w:p>
    <w:p w14:paraId="5CC37E84" w14:textId="77777777" w:rsidR="00813FE6" w:rsidRPr="00813FE6" w:rsidRDefault="00813FE6" w:rsidP="00031DB2">
      <w:pPr>
        <w:numPr>
          <w:ilvl w:val="1"/>
          <w:numId w:val="24"/>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One source (R1-2404033) reports 10% NES gain with </w:t>
      </w:r>
      <w:proofErr w:type="spellStart"/>
      <w:r w:rsidRPr="00813FE6">
        <w:rPr>
          <w:rFonts w:ascii="Arial" w:eastAsia="PMingLiU" w:hAnsi="Arial" w:cs="Arial"/>
          <w:lang w:eastAsia="zh-TW"/>
        </w:rPr>
        <w:t>FDMed</w:t>
      </w:r>
      <w:proofErr w:type="spellEnd"/>
      <w:r w:rsidRPr="00813FE6">
        <w:rPr>
          <w:rFonts w:ascii="Arial" w:eastAsia="PMingLiU" w:hAnsi="Arial" w:cs="Arial"/>
          <w:lang w:eastAsia="zh-TW"/>
        </w:rPr>
        <w:t xml:space="preserve"> SSB and PDSCH of SIB1</w:t>
      </w:r>
    </w:p>
    <w:p w14:paraId="52D96DEF" w14:textId="77777777" w:rsidR="00813FE6" w:rsidRPr="00813FE6" w:rsidRDefault="00813FE6" w:rsidP="00031DB2">
      <w:pPr>
        <w:numPr>
          <w:ilvl w:val="1"/>
          <w:numId w:val="24"/>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One source (R1-2403979) reports the following NES gain with PRACH configuration index = 98</w:t>
      </w:r>
    </w:p>
    <w:p w14:paraId="7A5B5DCF" w14:textId="77777777" w:rsidR="00813FE6" w:rsidRPr="00813FE6" w:rsidRDefault="00813FE6" w:rsidP="00031DB2">
      <w:pPr>
        <w:numPr>
          <w:ilvl w:val="2"/>
          <w:numId w:val="24"/>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5.2% with one beam of SIB1 PDSCH transmitted in each slot</w:t>
      </w:r>
    </w:p>
    <w:p w14:paraId="1E2AD54C" w14:textId="77777777" w:rsidR="00813FE6" w:rsidRPr="00813FE6" w:rsidRDefault="00813FE6" w:rsidP="00031DB2">
      <w:pPr>
        <w:numPr>
          <w:ilvl w:val="2"/>
          <w:numId w:val="24"/>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1.9% with two beams of SIB1 PDSCH transmitted in each slot</w:t>
      </w:r>
    </w:p>
    <w:p w14:paraId="6C458B44"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hAnsi="Arial" w:cs="Arial"/>
          <w:lang w:eastAsia="zh-CN"/>
        </w:rPr>
        <w:t xml:space="preserve">For Cat 1 BS, 8 beams, 0% &lt; on-demand SIB1 transmission rate &lt;= 30%, </w:t>
      </w:r>
    </w:p>
    <w:p w14:paraId="42FC948F"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hAnsi="Arial" w:cs="Arial"/>
          <w:lang w:eastAsia="zh-CN"/>
        </w:rPr>
        <w:t>the NES gain is 22.44% - 37.64% from the following 3 sources</w:t>
      </w:r>
    </w:p>
    <w:p w14:paraId="6EDBF84E" w14:textId="77777777" w:rsidR="00813FE6" w:rsidRPr="00813FE6" w:rsidRDefault="00813FE6" w:rsidP="00031DB2">
      <w:pPr>
        <w:numPr>
          <w:ilvl w:val="2"/>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R1-2404859, R1-2405363, R1-2404625 </w:t>
      </w:r>
    </w:p>
    <w:p w14:paraId="07D1B7AF" w14:textId="77777777" w:rsidR="00813FE6" w:rsidRPr="00813FE6" w:rsidRDefault="00813FE6" w:rsidP="00031DB2">
      <w:pPr>
        <w:numPr>
          <w:ilvl w:val="1"/>
          <w:numId w:val="24"/>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One source (R1-2404122) reports the following with </w:t>
      </w:r>
      <w:proofErr w:type="spellStart"/>
      <w:r w:rsidRPr="00813FE6">
        <w:rPr>
          <w:rFonts w:ascii="Arial" w:eastAsia="PMingLiU" w:hAnsi="Arial" w:cs="Arial"/>
          <w:lang w:eastAsia="zh-TW"/>
        </w:rPr>
        <w:t>FDMed</w:t>
      </w:r>
      <w:proofErr w:type="spellEnd"/>
      <w:r w:rsidRPr="00813FE6">
        <w:rPr>
          <w:rFonts w:ascii="Arial" w:eastAsia="PMingLiU" w:hAnsi="Arial" w:cs="Arial"/>
          <w:lang w:eastAsia="zh-TW"/>
        </w:rPr>
        <w:t xml:space="preserve"> SSB and PDSCH of SIB1</w:t>
      </w:r>
    </w:p>
    <w:p w14:paraId="1380650E" w14:textId="77777777" w:rsidR="00813FE6" w:rsidRPr="00813FE6" w:rsidRDefault="00813FE6" w:rsidP="00031DB2">
      <w:pPr>
        <w:numPr>
          <w:ilvl w:val="2"/>
          <w:numId w:val="24"/>
        </w:numPr>
        <w:tabs>
          <w:tab w:val="left" w:pos="1260"/>
        </w:tabs>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4.73%~9.64% NES gain with UL WUS configuration transmitted in legacy SIB on Cell A</w:t>
      </w:r>
    </w:p>
    <w:p w14:paraId="3FB19191" w14:textId="77777777" w:rsidR="00813FE6" w:rsidRPr="00813FE6" w:rsidRDefault="00813FE6" w:rsidP="00031DB2">
      <w:pPr>
        <w:numPr>
          <w:ilvl w:val="2"/>
          <w:numId w:val="24"/>
        </w:numPr>
        <w:tabs>
          <w:tab w:val="left" w:pos="1260"/>
        </w:tabs>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0%~4.8% NES gain with UL WUS configuration transmitted in separated SIB on Cell A. The separated SIB </w:t>
      </w:r>
      <w:r w:rsidRPr="00813FE6">
        <w:rPr>
          <w:rFonts w:ascii="Arial" w:eastAsia="Malgun Gothic" w:hAnsi="Arial" w:cs="Arial"/>
          <w:lang w:eastAsia="zh-CN"/>
        </w:rPr>
        <w:t xml:space="preserve">is </w:t>
      </w:r>
      <w:proofErr w:type="spellStart"/>
      <w:r w:rsidRPr="00813FE6">
        <w:rPr>
          <w:rFonts w:ascii="Arial" w:eastAsia="Malgun Gothic" w:hAnsi="Arial" w:cs="Arial"/>
          <w:lang w:eastAsia="zh-CN"/>
        </w:rPr>
        <w:t>TDMed</w:t>
      </w:r>
      <w:proofErr w:type="spellEnd"/>
      <w:r w:rsidRPr="00813FE6">
        <w:rPr>
          <w:rFonts w:ascii="Arial" w:eastAsia="Malgun Gothic" w:hAnsi="Arial" w:cs="Arial"/>
          <w:lang w:eastAsia="zh-CN"/>
        </w:rPr>
        <w:t xml:space="preserve"> with legacy SIB and transmitted in a 20ms period using dedicated resource.</w:t>
      </w:r>
    </w:p>
    <w:p w14:paraId="1A2A4C75" w14:textId="77777777" w:rsidR="00813FE6" w:rsidRPr="00813FE6" w:rsidRDefault="00813FE6" w:rsidP="00031DB2">
      <w:pPr>
        <w:numPr>
          <w:ilvl w:val="2"/>
          <w:numId w:val="24"/>
        </w:numPr>
        <w:tabs>
          <w:tab w:val="left" w:pos="1260"/>
        </w:tabs>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0% NES gain with Case 1 (Options 1+A+X) and WUS configuration transmitted in separate SIB on the NES cell</w:t>
      </w:r>
    </w:p>
    <w:p w14:paraId="63C3E3BE" w14:textId="77777777" w:rsidR="00813FE6" w:rsidRPr="00813FE6" w:rsidRDefault="00813FE6" w:rsidP="00031DB2">
      <w:pPr>
        <w:numPr>
          <w:ilvl w:val="2"/>
          <w:numId w:val="24"/>
        </w:numPr>
        <w:tabs>
          <w:tab w:val="left" w:pos="1260"/>
        </w:tabs>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7% NES gain with Case 1 (Options 1+A+X) and pre-configured for fixed WUS configuration</w:t>
      </w:r>
    </w:p>
    <w:p w14:paraId="6D04D58D" w14:textId="77777777" w:rsidR="00813FE6" w:rsidRPr="00813FE6" w:rsidRDefault="00813FE6" w:rsidP="00031DB2">
      <w:pPr>
        <w:numPr>
          <w:ilvl w:val="3"/>
          <w:numId w:val="24"/>
        </w:numPr>
        <w:tabs>
          <w:tab w:val="left" w:pos="1260"/>
        </w:tabs>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NES cell does not transmit the WUS configuration</w:t>
      </w:r>
    </w:p>
    <w:p w14:paraId="6D8160C8"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hAnsi="Arial" w:cs="Arial"/>
          <w:lang w:eastAsia="zh-CN"/>
        </w:rPr>
        <w:t xml:space="preserve">For Cat 1 BS, 4 beams, 0% &lt; on-demand SIB1 transmission rate &lt;= 30%, </w:t>
      </w:r>
    </w:p>
    <w:p w14:paraId="176ABB7D"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hAnsi="Arial" w:cs="Arial"/>
          <w:lang w:eastAsia="zh-CN"/>
        </w:rPr>
        <w:lastRenderedPageBreak/>
        <w:t>the NES gain is 13.17% - 36.2% from the following 3 sources</w:t>
      </w:r>
    </w:p>
    <w:p w14:paraId="74A7745D" w14:textId="77777777" w:rsidR="00813FE6" w:rsidRPr="00813FE6" w:rsidRDefault="00813FE6" w:rsidP="00031DB2">
      <w:pPr>
        <w:numPr>
          <w:ilvl w:val="2"/>
          <w:numId w:val="24"/>
        </w:numPr>
        <w:overflowPunct/>
        <w:autoSpaceDE/>
        <w:autoSpaceDN/>
        <w:adjustRightInd/>
        <w:spacing w:after="0"/>
        <w:textAlignment w:val="auto"/>
        <w:rPr>
          <w:rFonts w:ascii="Arial" w:hAnsi="Arial" w:cs="Arial"/>
          <w:lang w:eastAsia="zh-CN"/>
        </w:rPr>
      </w:pPr>
      <w:r w:rsidRPr="00813FE6">
        <w:rPr>
          <w:rFonts w:ascii="Arial" w:hAnsi="Arial" w:cs="Arial"/>
          <w:lang w:eastAsia="zh-CN"/>
        </w:rPr>
        <w:t>R1-2404625, R1-2405247, R1-2405363</w:t>
      </w:r>
    </w:p>
    <w:p w14:paraId="5727F856"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2 BS, 8 beams, 0% on-demand SIB1 transmission rate, </w:t>
      </w:r>
    </w:p>
    <w:p w14:paraId="336EF274"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the NES gain is 16.8% - 28.77% from the following 6 sources</w:t>
      </w:r>
    </w:p>
    <w:p w14:paraId="4258259B" w14:textId="77777777" w:rsidR="00813FE6" w:rsidRPr="00813FE6" w:rsidRDefault="00813FE6" w:rsidP="00031DB2">
      <w:pPr>
        <w:numPr>
          <w:ilvl w:val="2"/>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R1-2403942, R1-2405341, R1-2404224, R1-2404859, R1-2404561, R1-2405595</w:t>
      </w:r>
    </w:p>
    <w:p w14:paraId="4AA78080"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One source (R1-2404224) reports 10.5% NES gain with medium cell load on Cell A</w:t>
      </w:r>
    </w:p>
    <w:p w14:paraId="16F99C7F"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For Cat 2 BS, 4 beams, 0% on-demand SIB1 transmission rate, the NES gain is 12.71% – 12.88% from one source (R1-2405341)</w:t>
      </w:r>
    </w:p>
    <w:p w14:paraId="00F5807E"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2 BS, 8 beams, </w:t>
      </w:r>
      <w:r w:rsidRPr="00813FE6">
        <w:rPr>
          <w:rFonts w:ascii="Arial" w:hAnsi="Arial" w:cs="Arial"/>
          <w:lang w:eastAsia="zh-CN"/>
        </w:rPr>
        <w:t>0% &lt; on-demand SIB1 transmission rate &lt;= 30%</w:t>
      </w:r>
      <w:r w:rsidRPr="00813FE6">
        <w:rPr>
          <w:rFonts w:ascii="Arial" w:eastAsia="PMingLiU" w:hAnsi="Arial" w:cs="Arial"/>
          <w:lang w:eastAsia="zh-TW"/>
        </w:rPr>
        <w:t xml:space="preserve">, the NES gain is 14.43% - 27.47% </w:t>
      </w:r>
      <w:r w:rsidRPr="00813FE6">
        <w:rPr>
          <w:rFonts w:ascii="Arial" w:hAnsi="Arial" w:cs="Arial"/>
          <w:lang w:eastAsia="zh-CN"/>
        </w:rPr>
        <w:t>from the following 3 sources</w:t>
      </w:r>
    </w:p>
    <w:p w14:paraId="654F18C5"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R1-2404561, R1-2403942, R1-2404859</w:t>
      </w:r>
    </w:p>
    <w:p w14:paraId="267623D9" w14:textId="77777777" w:rsidR="00813FE6" w:rsidRPr="00813FE6" w:rsidRDefault="00813FE6" w:rsidP="00813FE6">
      <w:pPr>
        <w:rPr>
          <w:rFonts w:ascii="Arial" w:hAnsi="Arial" w:cs="Arial"/>
          <w:lang w:eastAsia="x-none"/>
        </w:rPr>
      </w:pPr>
    </w:p>
    <w:p w14:paraId="1D49F874" w14:textId="77777777" w:rsidR="00813FE6" w:rsidRPr="00813FE6" w:rsidRDefault="00813FE6" w:rsidP="00813FE6">
      <w:pPr>
        <w:rPr>
          <w:rFonts w:ascii="Arial" w:hAnsi="Arial" w:cs="Arial"/>
          <w:b/>
          <w:bCs/>
          <w:lang w:val="en-US" w:eastAsia="x-none"/>
        </w:rPr>
      </w:pPr>
      <w:r w:rsidRPr="00813FE6">
        <w:rPr>
          <w:rFonts w:ascii="Arial" w:hAnsi="Arial" w:cs="Arial"/>
          <w:b/>
          <w:bCs/>
          <w:highlight w:val="green"/>
          <w:lang w:val="en-US" w:eastAsia="x-none"/>
        </w:rPr>
        <w:t>Agreement</w:t>
      </w:r>
    </w:p>
    <w:p w14:paraId="39CD2B98" w14:textId="77777777" w:rsidR="00813FE6" w:rsidRPr="00813FE6" w:rsidRDefault="00813FE6" w:rsidP="00813FE6">
      <w:pPr>
        <w:rPr>
          <w:rFonts w:ascii="Arial" w:hAnsi="Arial" w:cs="Arial"/>
        </w:rPr>
      </w:pPr>
      <w:r w:rsidRPr="00813FE6">
        <w:rPr>
          <w:rFonts w:ascii="Arial" w:hAnsi="Arial" w:cs="Arial"/>
        </w:rPr>
        <w:t>For the evaluation of achievable NES gain on NES cell with on-demand SIB1 in idle/inactive mode, the following is observed with 20ms SSB period and 160ms SIB1 period (Case C), FR1, low load</w:t>
      </w:r>
    </w:p>
    <w:p w14:paraId="0F0E3B91"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1 BS, 8 beams, 0% on-demand SIB1 transmission rate, </w:t>
      </w:r>
    </w:p>
    <w:p w14:paraId="300FD8E2"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the NES gain is 1.2 – 8.3% from the following 7 sources</w:t>
      </w:r>
    </w:p>
    <w:p w14:paraId="6B001A36" w14:textId="77777777" w:rsidR="00813FE6" w:rsidRPr="00813FE6" w:rsidRDefault="00813FE6" w:rsidP="00031DB2">
      <w:pPr>
        <w:numPr>
          <w:ilvl w:val="2"/>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R1-2405595, R1-2403979, R1-2405341, R1-2404859, R1-2405363, R1-2404625, R1-2404561</w:t>
      </w:r>
    </w:p>
    <w:p w14:paraId="7DFA67B9"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hAnsi="Arial" w:cs="Arial"/>
          <w:lang w:eastAsia="zh-CN"/>
        </w:rPr>
        <w:t>For Cat 1 BS, 4 beams, 0% on-demand SIB1 transmission rate, the NES gain is 0.2% - 5.46% from the following 4 sources</w:t>
      </w:r>
    </w:p>
    <w:p w14:paraId="0A6A29CF"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R1-2403979, R1-2405341, R1-2405363, R1-2404625</w:t>
      </w:r>
    </w:p>
    <w:p w14:paraId="25D29895"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hAnsi="Arial" w:cs="Arial"/>
          <w:lang w:eastAsia="zh-CN"/>
        </w:rPr>
        <w:t>For Cat 1 BS, 8 beams, 0% &lt; on-demand SIB1 transmission rate &lt;= 30%, the NES gain is 2.87% - 7.38% from the following 4 sources</w:t>
      </w:r>
    </w:p>
    <w:p w14:paraId="1B345051"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R1-2404859, R1-2405363, R1-2404625, R1-2404561</w:t>
      </w:r>
    </w:p>
    <w:p w14:paraId="40F9F224"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hAnsi="Arial" w:cs="Arial"/>
          <w:lang w:eastAsia="zh-CN"/>
        </w:rPr>
        <w:t>For Cat 1 BS, 4 beams, 0% &lt; on-demand SIB1 transmission rate &lt;= 30%, the NES gain is 1.97% - 4.48% from the following 2 sources</w:t>
      </w:r>
    </w:p>
    <w:p w14:paraId="4FCB2A31"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R1-2405363, R1-2404625</w:t>
      </w:r>
    </w:p>
    <w:p w14:paraId="401E6ED8"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For Cat 2 BS, 8 beams, 0% on-demand SIB1 transmission rate, the NES gain is 3.04% - 5.57% from the following 4 sources</w:t>
      </w:r>
    </w:p>
    <w:p w14:paraId="6A8F3486"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R1-2403942, R1-2405341, R1-2404859, R1-2404561</w:t>
      </w:r>
    </w:p>
    <w:p w14:paraId="12DEF3A4"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For Cat 2 BS, 4 beams, 0% on-demand SIB1 transmission rate, the NES gain is 1.79% from one source (R1-2405341)</w:t>
      </w:r>
    </w:p>
    <w:p w14:paraId="0E3590D4"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2 BS, 8 beams, </w:t>
      </w:r>
      <w:r w:rsidRPr="00813FE6">
        <w:rPr>
          <w:rFonts w:ascii="Arial" w:hAnsi="Arial" w:cs="Arial"/>
          <w:lang w:eastAsia="zh-CN"/>
        </w:rPr>
        <w:t>0% &lt; on-demand SIB1 transmission rate &lt;= 30%</w:t>
      </w:r>
      <w:r w:rsidRPr="00813FE6">
        <w:rPr>
          <w:rFonts w:ascii="Arial" w:eastAsia="PMingLiU" w:hAnsi="Arial" w:cs="Arial"/>
          <w:lang w:eastAsia="zh-TW"/>
        </w:rPr>
        <w:t xml:space="preserve">, the NES gain is 2.12% - 5.26% </w:t>
      </w:r>
      <w:r w:rsidRPr="00813FE6">
        <w:rPr>
          <w:rFonts w:ascii="Arial" w:hAnsi="Arial" w:cs="Arial"/>
          <w:lang w:eastAsia="zh-CN"/>
        </w:rPr>
        <w:t>from the following 3 sources</w:t>
      </w:r>
    </w:p>
    <w:p w14:paraId="3801DBF9"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R1-2404561, R1-2403942, R1-2404859</w:t>
      </w:r>
    </w:p>
    <w:p w14:paraId="3A60B9D2" w14:textId="77777777" w:rsidR="00813FE6" w:rsidRPr="00813FE6" w:rsidRDefault="00813FE6" w:rsidP="00813FE6">
      <w:pPr>
        <w:rPr>
          <w:rFonts w:ascii="Arial" w:hAnsi="Arial" w:cs="Arial"/>
          <w:lang w:eastAsia="x-none"/>
        </w:rPr>
      </w:pPr>
    </w:p>
    <w:p w14:paraId="2BC58961" w14:textId="77777777" w:rsidR="00813FE6" w:rsidRPr="00813FE6" w:rsidRDefault="00813FE6" w:rsidP="00813FE6">
      <w:pPr>
        <w:rPr>
          <w:rFonts w:ascii="Arial" w:hAnsi="Arial" w:cs="Arial"/>
          <w:b/>
          <w:bCs/>
          <w:lang w:val="en-US" w:eastAsia="x-none"/>
        </w:rPr>
      </w:pPr>
      <w:r w:rsidRPr="00813FE6">
        <w:rPr>
          <w:rFonts w:ascii="Arial" w:hAnsi="Arial" w:cs="Arial"/>
          <w:b/>
          <w:bCs/>
          <w:highlight w:val="green"/>
          <w:lang w:val="en-US" w:eastAsia="x-none"/>
        </w:rPr>
        <w:t>Agreement</w:t>
      </w:r>
    </w:p>
    <w:p w14:paraId="54340AC8" w14:textId="77777777" w:rsidR="00813FE6" w:rsidRPr="00813FE6" w:rsidRDefault="00813FE6" w:rsidP="00813FE6">
      <w:pPr>
        <w:rPr>
          <w:rFonts w:ascii="Arial" w:hAnsi="Arial" w:cs="Arial"/>
        </w:rPr>
      </w:pPr>
      <w:r w:rsidRPr="00813FE6">
        <w:rPr>
          <w:rFonts w:ascii="Arial" w:hAnsi="Arial" w:cs="Arial"/>
        </w:rPr>
        <w:t>For the evaluation of achievable NES gain on NES cell with on-demand SIB1 in idle/inactive mode, the following is observed with 20ms SSB period and 20ms SIB1 period (Case A), FR1, medium load</w:t>
      </w:r>
    </w:p>
    <w:p w14:paraId="6B8E6B80"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1 BS, 8 beams, 0% on-demand SIB1 transmission rate, </w:t>
      </w:r>
    </w:p>
    <w:p w14:paraId="51BF0D54"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the NES gain is 9.88% - 14.4% from the following 2 sources</w:t>
      </w:r>
    </w:p>
    <w:p w14:paraId="296F24DC" w14:textId="77777777" w:rsidR="00813FE6" w:rsidRPr="00813FE6" w:rsidRDefault="00813FE6" w:rsidP="00031DB2">
      <w:pPr>
        <w:numPr>
          <w:ilvl w:val="2"/>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R1-2405341, R1-2405363</w:t>
      </w:r>
    </w:p>
    <w:p w14:paraId="27E5E17E" w14:textId="77777777" w:rsidR="00813FE6" w:rsidRPr="00813FE6" w:rsidRDefault="00813FE6" w:rsidP="00031DB2">
      <w:pPr>
        <w:numPr>
          <w:ilvl w:val="1"/>
          <w:numId w:val="24"/>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One source (R1-2403979) reports the following NES gain with PRACH configuration index = 98</w:t>
      </w:r>
    </w:p>
    <w:p w14:paraId="390862E2" w14:textId="77777777" w:rsidR="00813FE6" w:rsidRPr="00813FE6" w:rsidRDefault="00813FE6" w:rsidP="00031DB2">
      <w:pPr>
        <w:numPr>
          <w:ilvl w:val="2"/>
          <w:numId w:val="24"/>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4.5% with one beam of SIB1 PDSCH transmitted in each slot</w:t>
      </w:r>
    </w:p>
    <w:p w14:paraId="11C65637" w14:textId="77777777" w:rsidR="00813FE6" w:rsidRPr="00813FE6" w:rsidRDefault="00813FE6" w:rsidP="00031DB2">
      <w:pPr>
        <w:numPr>
          <w:ilvl w:val="2"/>
          <w:numId w:val="24"/>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2.3% with two beams of SIB1 PDSCH transmitted in each slot</w:t>
      </w:r>
    </w:p>
    <w:p w14:paraId="00E634DB"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hAnsi="Arial" w:cs="Arial"/>
          <w:lang w:eastAsia="zh-CN"/>
        </w:rPr>
        <w:t>For Cat 1 BS, 4 beams, 0% on-demand SIB1 transmission rate,</w:t>
      </w:r>
    </w:p>
    <w:p w14:paraId="1A8663DE"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hAnsi="Arial" w:cs="Arial"/>
          <w:lang w:eastAsia="zh-CN"/>
        </w:rPr>
        <w:t>the NES gain is 4.92% - 8.4% from the following 2 sources</w:t>
      </w:r>
    </w:p>
    <w:p w14:paraId="30B1F8DE" w14:textId="77777777" w:rsidR="00813FE6" w:rsidRPr="00813FE6" w:rsidRDefault="00813FE6" w:rsidP="00031DB2">
      <w:pPr>
        <w:numPr>
          <w:ilvl w:val="2"/>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R1-2405341, R1-2405363</w:t>
      </w:r>
    </w:p>
    <w:p w14:paraId="36A52AFD" w14:textId="77777777" w:rsidR="00813FE6" w:rsidRPr="00813FE6" w:rsidRDefault="00813FE6" w:rsidP="00031DB2">
      <w:pPr>
        <w:numPr>
          <w:ilvl w:val="1"/>
          <w:numId w:val="24"/>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One source (R1-2403979) reports the following NES gain with PRACH configuration index = 98</w:t>
      </w:r>
    </w:p>
    <w:p w14:paraId="796EEEEE" w14:textId="77777777" w:rsidR="00813FE6" w:rsidRPr="00813FE6" w:rsidRDefault="00813FE6" w:rsidP="00031DB2">
      <w:pPr>
        <w:numPr>
          <w:ilvl w:val="2"/>
          <w:numId w:val="24"/>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1.5% with one beam of SIB1 PDSCH transmitted in each slot</w:t>
      </w:r>
    </w:p>
    <w:p w14:paraId="2FD11FD7" w14:textId="77777777" w:rsidR="00813FE6" w:rsidRPr="00813FE6" w:rsidRDefault="00813FE6" w:rsidP="00031DB2">
      <w:pPr>
        <w:numPr>
          <w:ilvl w:val="2"/>
          <w:numId w:val="24"/>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0.5% with two beams of SIB1 PDSCH transmitted in each slot</w:t>
      </w:r>
    </w:p>
    <w:p w14:paraId="04BF4CDB"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hAnsi="Arial" w:cs="Arial"/>
          <w:lang w:eastAsia="zh-CN"/>
        </w:rPr>
        <w:t xml:space="preserve">For Cat 1 BS, 8 beams, 0% &lt; on-demand SIB1 transmission rate &lt;= 30%, </w:t>
      </w:r>
    </w:p>
    <w:p w14:paraId="39F4278E"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hAnsi="Arial" w:cs="Arial"/>
          <w:lang w:eastAsia="zh-CN"/>
        </w:rPr>
        <w:t>the NES gain is 11.5% - 12.88% from one source (R1-2405363)</w:t>
      </w:r>
    </w:p>
    <w:p w14:paraId="669E3CB0" w14:textId="77777777" w:rsidR="00813FE6" w:rsidRPr="00813FE6" w:rsidRDefault="00813FE6" w:rsidP="00031DB2">
      <w:pPr>
        <w:numPr>
          <w:ilvl w:val="1"/>
          <w:numId w:val="24"/>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One source (R1-2404122) reports the following with </w:t>
      </w:r>
      <w:proofErr w:type="spellStart"/>
      <w:r w:rsidRPr="00813FE6">
        <w:rPr>
          <w:rFonts w:ascii="Arial" w:eastAsia="PMingLiU" w:hAnsi="Arial" w:cs="Arial"/>
          <w:lang w:eastAsia="zh-TW"/>
        </w:rPr>
        <w:t>FDMed</w:t>
      </w:r>
      <w:proofErr w:type="spellEnd"/>
      <w:r w:rsidRPr="00813FE6">
        <w:rPr>
          <w:rFonts w:ascii="Arial" w:eastAsia="PMingLiU" w:hAnsi="Arial" w:cs="Arial"/>
          <w:lang w:eastAsia="zh-TW"/>
        </w:rPr>
        <w:t xml:space="preserve"> SSB and PDSCH of SIB1</w:t>
      </w:r>
    </w:p>
    <w:p w14:paraId="5F8B1E6D" w14:textId="77777777" w:rsidR="00813FE6" w:rsidRPr="00813FE6" w:rsidRDefault="00813FE6" w:rsidP="00031DB2">
      <w:pPr>
        <w:numPr>
          <w:ilvl w:val="2"/>
          <w:numId w:val="24"/>
        </w:numPr>
        <w:tabs>
          <w:tab w:val="left" w:pos="1260"/>
        </w:tabs>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1.94%~4% NES gain with UL WUS configuration transmitted in legacy SIB on Cell A</w:t>
      </w:r>
    </w:p>
    <w:p w14:paraId="771B2A6A" w14:textId="77777777" w:rsidR="00813FE6" w:rsidRPr="00813FE6" w:rsidRDefault="00813FE6" w:rsidP="00031DB2">
      <w:pPr>
        <w:numPr>
          <w:ilvl w:val="2"/>
          <w:numId w:val="24"/>
        </w:numPr>
        <w:tabs>
          <w:tab w:val="left" w:pos="1260"/>
        </w:tabs>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lastRenderedPageBreak/>
        <w:t xml:space="preserve">0%~1.94% NES gain with UL WUS configuration transmitted in separated SIB on Cell A. The separated SIB </w:t>
      </w:r>
      <w:r w:rsidRPr="00813FE6">
        <w:rPr>
          <w:rFonts w:ascii="Arial" w:eastAsia="Malgun Gothic" w:hAnsi="Arial" w:cs="Arial"/>
          <w:lang w:eastAsia="zh-CN"/>
        </w:rPr>
        <w:t xml:space="preserve">is </w:t>
      </w:r>
      <w:proofErr w:type="spellStart"/>
      <w:r w:rsidRPr="00813FE6">
        <w:rPr>
          <w:rFonts w:ascii="Arial" w:eastAsia="Malgun Gothic" w:hAnsi="Arial" w:cs="Arial"/>
          <w:lang w:eastAsia="zh-CN"/>
        </w:rPr>
        <w:t>TDMed</w:t>
      </w:r>
      <w:proofErr w:type="spellEnd"/>
      <w:r w:rsidRPr="00813FE6">
        <w:rPr>
          <w:rFonts w:ascii="Arial" w:eastAsia="Malgun Gothic" w:hAnsi="Arial" w:cs="Arial"/>
          <w:lang w:eastAsia="zh-CN"/>
        </w:rPr>
        <w:t xml:space="preserve"> with legacy SIB and transmitted in a 20ms period using dedicated resource.</w:t>
      </w:r>
    </w:p>
    <w:p w14:paraId="68371725" w14:textId="77777777" w:rsidR="00813FE6" w:rsidRPr="00813FE6" w:rsidRDefault="00813FE6" w:rsidP="00031DB2">
      <w:pPr>
        <w:numPr>
          <w:ilvl w:val="2"/>
          <w:numId w:val="24"/>
        </w:numPr>
        <w:tabs>
          <w:tab w:val="left" w:pos="1260"/>
        </w:tabs>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0% NES gain with Case 1 (Options 1+A+X) and WUS configuration transmitted in separate SIB on the NES cell</w:t>
      </w:r>
    </w:p>
    <w:p w14:paraId="247FE359" w14:textId="77777777" w:rsidR="00813FE6" w:rsidRPr="00813FE6" w:rsidRDefault="00813FE6" w:rsidP="00031DB2">
      <w:pPr>
        <w:numPr>
          <w:ilvl w:val="2"/>
          <w:numId w:val="24"/>
        </w:numPr>
        <w:tabs>
          <w:tab w:val="left" w:pos="1260"/>
        </w:tabs>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2.64% NES gain with Case 1 (Options 1+A+X) and pre-configured for fixed WUS configuration</w:t>
      </w:r>
    </w:p>
    <w:p w14:paraId="59419F4D" w14:textId="77777777" w:rsidR="00813FE6" w:rsidRPr="00813FE6" w:rsidRDefault="00813FE6" w:rsidP="00031DB2">
      <w:pPr>
        <w:numPr>
          <w:ilvl w:val="3"/>
          <w:numId w:val="24"/>
        </w:numPr>
        <w:tabs>
          <w:tab w:val="left" w:pos="1260"/>
        </w:tabs>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NES cell does not transmit the WUS configuration</w:t>
      </w:r>
    </w:p>
    <w:p w14:paraId="4589423C"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hAnsi="Arial" w:cs="Arial"/>
          <w:lang w:eastAsia="zh-CN"/>
        </w:rPr>
        <w:t xml:space="preserve">For Cat 1 BS, 4 beams, 0% &lt; on-demand SIB1 transmission rate &lt;= 30%, the NES gain is 6%~7.53% from one source (R1-2405363) </w:t>
      </w:r>
    </w:p>
    <w:p w14:paraId="3DBEDBE7"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For Cat 2 BS, 8 beams, 0% on-demand SIB1 transmission rate, the NES gain is 8.08% - 15.47% from the following 4 sources</w:t>
      </w:r>
    </w:p>
    <w:p w14:paraId="5E06FA2B"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R1-2405341, R1-2404224, R1-2404561, R1-2403942</w:t>
      </w:r>
    </w:p>
    <w:p w14:paraId="4CB827E0"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For Cat 2 BS, 4 beams, 0% on-demand SIB1 transmission rate, the NES gain is 4.09% – 4.19% from one source (R1-2405341)</w:t>
      </w:r>
    </w:p>
    <w:p w14:paraId="4FDE9790"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2 BS, 8 beams, </w:t>
      </w:r>
      <w:r w:rsidRPr="00813FE6">
        <w:rPr>
          <w:rFonts w:ascii="Arial" w:hAnsi="Arial" w:cs="Arial"/>
          <w:lang w:eastAsia="zh-CN"/>
        </w:rPr>
        <w:t>0% &lt; on-demand SIB1 transmission rate &lt;= 30%</w:t>
      </w:r>
      <w:r w:rsidRPr="00813FE6">
        <w:rPr>
          <w:rFonts w:ascii="Arial" w:eastAsia="PMingLiU" w:hAnsi="Arial" w:cs="Arial"/>
          <w:lang w:eastAsia="zh-TW"/>
        </w:rPr>
        <w:t xml:space="preserve">, the NES gain is 10.78% - 15.3% </w:t>
      </w:r>
      <w:r w:rsidRPr="00813FE6">
        <w:rPr>
          <w:rFonts w:ascii="Arial" w:hAnsi="Arial" w:cs="Arial"/>
          <w:lang w:eastAsia="zh-CN"/>
        </w:rPr>
        <w:t>from the following 2 sources</w:t>
      </w:r>
    </w:p>
    <w:p w14:paraId="29694B53"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R1-2404561, R1-2403942</w:t>
      </w:r>
    </w:p>
    <w:p w14:paraId="477B8B17" w14:textId="77777777" w:rsidR="00813FE6" w:rsidRPr="00813FE6" w:rsidRDefault="00813FE6" w:rsidP="00813FE6">
      <w:pPr>
        <w:rPr>
          <w:rFonts w:ascii="Arial" w:hAnsi="Arial" w:cs="Arial"/>
          <w:b/>
          <w:bCs/>
          <w:lang w:val="en-US" w:eastAsia="x-none"/>
        </w:rPr>
      </w:pPr>
      <w:r w:rsidRPr="00813FE6">
        <w:rPr>
          <w:rFonts w:ascii="Arial" w:hAnsi="Arial" w:cs="Arial"/>
          <w:b/>
          <w:bCs/>
          <w:highlight w:val="green"/>
          <w:lang w:val="en-US" w:eastAsia="x-none"/>
        </w:rPr>
        <w:t>Agreement</w:t>
      </w:r>
    </w:p>
    <w:p w14:paraId="6993C652" w14:textId="77777777" w:rsidR="00813FE6" w:rsidRPr="00813FE6" w:rsidRDefault="00813FE6" w:rsidP="00813FE6">
      <w:pPr>
        <w:rPr>
          <w:rFonts w:ascii="Arial" w:hAnsi="Arial" w:cs="Arial"/>
        </w:rPr>
      </w:pPr>
      <w:r w:rsidRPr="00813FE6">
        <w:rPr>
          <w:rFonts w:ascii="Arial" w:hAnsi="Arial" w:cs="Arial"/>
        </w:rPr>
        <w:t>For the evaluation of achievable NES gain on NES cell with on-demand SIB1 in idle/inactive mode, the following is observed with 20ms SSB period and 160ms SIB1 period (Case C), FR1, medium load</w:t>
      </w:r>
    </w:p>
    <w:p w14:paraId="652C373D"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For Cat 1 BS, 8 beams, 0% on-demand SIB1 transmission rate, the NES gain is 0.3 – 2.44% from the following 4 sources</w:t>
      </w:r>
    </w:p>
    <w:p w14:paraId="6C501E3C"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R1-2403979, R1-2405341, R1-2405363, R1-2404561</w:t>
      </w:r>
    </w:p>
    <w:p w14:paraId="58A4E665"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hAnsi="Arial" w:cs="Arial"/>
          <w:lang w:eastAsia="zh-CN"/>
        </w:rPr>
        <w:t>For Cat 1 BS, 4 beams, 0% on-demand SIB1 transmission rate, the NES gain is 0.1% - 1.3% from the following 3 sources</w:t>
      </w:r>
    </w:p>
    <w:p w14:paraId="4927A19C"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R1-2403979, R1-2405341, R1-2405363</w:t>
      </w:r>
    </w:p>
    <w:p w14:paraId="106FAD40"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hAnsi="Arial" w:cs="Arial"/>
          <w:lang w:eastAsia="zh-CN"/>
        </w:rPr>
        <w:t>For Cat 1 BS, 8 beams, 0% &lt; on-demand SIB1 transmission rate &lt;= 30%, the NES gain is 1.24% - 2.26% from the following 2 sources</w:t>
      </w:r>
    </w:p>
    <w:p w14:paraId="27561FFB"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R1-2405363, R1-2404561</w:t>
      </w:r>
    </w:p>
    <w:p w14:paraId="2E15AEB6"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hAnsi="Arial" w:cs="Arial"/>
          <w:lang w:eastAsia="zh-CN"/>
        </w:rPr>
        <w:t>For Cat 1 BS, 4 beams, 0% &lt; on-demand SIB1 transmission rate &lt;= 30%, the NES gain is 0.67% - 1.6% from one source (R1-2405363)</w:t>
      </w:r>
    </w:p>
    <w:p w14:paraId="10DC3D62"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For Cat 2 BS, 8 beams, 0% on-demand SIB1 transmission rate, the NES gain is 0.95% - 4.13% from the following 3 sources</w:t>
      </w:r>
    </w:p>
    <w:p w14:paraId="6C2B9418"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R1-2403942, R1-2405341, R1-2404561</w:t>
      </w:r>
    </w:p>
    <w:p w14:paraId="5EDD3F19"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For Cat 2 BS, 4 beams, 0% on-demand SIB1 transmission rate, the NES gain is 0.48% from one source (R1-2405341)</w:t>
      </w:r>
    </w:p>
    <w:p w14:paraId="68CA8EF3"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2 BS, 8 beams, </w:t>
      </w:r>
      <w:r w:rsidRPr="00813FE6">
        <w:rPr>
          <w:rFonts w:ascii="Arial" w:hAnsi="Arial" w:cs="Arial"/>
          <w:lang w:eastAsia="zh-CN"/>
        </w:rPr>
        <w:t>0% &lt; on-demand SIB1 transmission rate &lt;= 30%</w:t>
      </w:r>
      <w:r w:rsidRPr="00813FE6">
        <w:rPr>
          <w:rFonts w:ascii="Arial" w:eastAsia="PMingLiU" w:hAnsi="Arial" w:cs="Arial"/>
          <w:lang w:eastAsia="zh-TW"/>
        </w:rPr>
        <w:t xml:space="preserve">, the NES gain is 1.44% - 4.02% </w:t>
      </w:r>
      <w:r w:rsidRPr="00813FE6">
        <w:rPr>
          <w:rFonts w:ascii="Arial" w:hAnsi="Arial" w:cs="Arial"/>
          <w:lang w:eastAsia="zh-CN"/>
        </w:rPr>
        <w:t>from the following 2 sources</w:t>
      </w:r>
    </w:p>
    <w:p w14:paraId="3DDAFD8F"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R1-2404561, R1-2403942</w:t>
      </w:r>
    </w:p>
    <w:p w14:paraId="153E2567" w14:textId="77777777" w:rsidR="00813FE6" w:rsidRPr="00813FE6" w:rsidRDefault="00813FE6" w:rsidP="00813FE6">
      <w:pPr>
        <w:rPr>
          <w:rFonts w:ascii="Arial" w:hAnsi="Arial" w:cs="Arial"/>
          <w:lang w:eastAsia="x-none"/>
        </w:rPr>
      </w:pPr>
    </w:p>
    <w:p w14:paraId="0C2D9AB7" w14:textId="77777777" w:rsidR="00813FE6" w:rsidRPr="00813FE6" w:rsidRDefault="00813FE6" w:rsidP="00813FE6">
      <w:pPr>
        <w:rPr>
          <w:rFonts w:ascii="Arial" w:hAnsi="Arial" w:cs="Arial"/>
          <w:b/>
          <w:bCs/>
          <w:lang w:val="en-US" w:eastAsia="x-none"/>
        </w:rPr>
      </w:pPr>
      <w:r w:rsidRPr="00813FE6">
        <w:rPr>
          <w:rFonts w:ascii="Arial" w:hAnsi="Arial" w:cs="Arial"/>
          <w:b/>
          <w:bCs/>
          <w:highlight w:val="green"/>
          <w:lang w:val="en-US" w:eastAsia="x-none"/>
        </w:rPr>
        <w:t>Agreement</w:t>
      </w:r>
    </w:p>
    <w:p w14:paraId="4C951E18" w14:textId="77777777" w:rsidR="00813FE6" w:rsidRPr="00813FE6" w:rsidRDefault="00813FE6" w:rsidP="00813FE6">
      <w:pPr>
        <w:rPr>
          <w:rFonts w:ascii="Arial" w:hAnsi="Arial" w:cs="Arial"/>
        </w:rPr>
      </w:pPr>
      <w:r w:rsidRPr="00813FE6">
        <w:rPr>
          <w:rFonts w:ascii="Arial" w:hAnsi="Arial" w:cs="Arial"/>
        </w:rPr>
        <w:t>For the evaluation of achievable NES gain on NES cell with on-demand SIB1 in idle/inactive mode, the following is observed with 20ms SSB period and 40ms SIB1 period (Case D), FR1, empty load</w:t>
      </w:r>
    </w:p>
    <w:p w14:paraId="0FB060BA"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1 BS, 8 beams, 0% on-demand SIB1 transmission rate, </w:t>
      </w:r>
    </w:p>
    <w:p w14:paraId="7C7B8985"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the NES gain is 24.51% - 31.3% from the following 6 sources</w:t>
      </w:r>
    </w:p>
    <w:p w14:paraId="2A57BE3C" w14:textId="77777777" w:rsidR="00813FE6" w:rsidRPr="00813FE6" w:rsidRDefault="00813FE6" w:rsidP="00031DB2">
      <w:pPr>
        <w:numPr>
          <w:ilvl w:val="2"/>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R1-2405595, R1-2405341, R1-2404859, R1-2404507, R1-2405363, R1-2404625</w:t>
      </w:r>
    </w:p>
    <w:p w14:paraId="0329D4A6" w14:textId="77777777" w:rsidR="00813FE6" w:rsidRPr="00813FE6" w:rsidRDefault="00813FE6" w:rsidP="00031DB2">
      <w:pPr>
        <w:numPr>
          <w:ilvl w:val="1"/>
          <w:numId w:val="24"/>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One source (R1-2403979) reports the following NES gain with PRACH configuration index = 98</w:t>
      </w:r>
    </w:p>
    <w:p w14:paraId="76CF9767" w14:textId="77777777" w:rsidR="00813FE6" w:rsidRPr="00813FE6" w:rsidRDefault="00813FE6" w:rsidP="00031DB2">
      <w:pPr>
        <w:numPr>
          <w:ilvl w:val="2"/>
          <w:numId w:val="24"/>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16.3% with one beam of SIB1 PDSCH transmitted in each slot</w:t>
      </w:r>
    </w:p>
    <w:p w14:paraId="14F045FB" w14:textId="77777777" w:rsidR="00813FE6" w:rsidRPr="00813FE6" w:rsidRDefault="00813FE6" w:rsidP="00031DB2">
      <w:pPr>
        <w:numPr>
          <w:ilvl w:val="2"/>
          <w:numId w:val="24"/>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10.6% with two beams of SIB1 PDSCH transmitted in each slot</w:t>
      </w:r>
    </w:p>
    <w:p w14:paraId="60B96674"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hAnsi="Arial" w:cs="Arial"/>
          <w:lang w:eastAsia="zh-CN"/>
        </w:rPr>
        <w:t xml:space="preserve">For Cat 1 BS, 4 beams, 0% on-demand SIB1 transmission rate, </w:t>
      </w:r>
    </w:p>
    <w:p w14:paraId="439C59CA"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hAnsi="Arial" w:cs="Arial"/>
          <w:lang w:eastAsia="zh-CN"/>
        </w:rPr>
        <w:t>the NES gain is 12.4% - 35.5% from the following 5 sources</w:t>
      </w:r>
    </w:p>
    <w:p w14:paraId="602D7891" w14:textId="77777777" w:rsidR="00813FE6" w:rsidRPr="00813FE6" w:rsidRDefault="00813FE6" w:rsidP="00031DB2">
      <w:pPr>
        <w:numPr>
          <w:ilvl w:val="2"/>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R1-2404408, R1-2405341, R1-2404758, R1-2405363, R1-2404625</w:t>
      </w:r>
    </w:p>
    <w:p w14:paraId="4B7738E1" w14:textId="77777777" w:rsidR="00813FE6" w:rsidRPr="00813FE6" w:rsidRDefault="00813FE6" w:rsidP="00031DB2">
      <w:pPr>
        <w:numPr>
          <w:ilvl w:val="1"/>
          <w:numId w:val="24"/>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One source (R1-2403979) reports the following NES gain with PRACH configuration index = 98</w:t>
      </w:r>
    </w:p>
    <w:p w14:paraId="37CDE049" w14:textId="77777777" w:rsidR="00813FE6" w:rsidRPr="00813FE6" w:rsidRDefault="00813FE6" w:rsidP="00031DB2">
      <w:pPr>
        <w:numPr>
          <w:ilvl w:val="2"/>
          <w:numId w:val="24"/>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10.1% with one beam of SIB1 PDSCH transmitted in each slot</w:t>
      </w:r>
    </w:p>
    <w:p w14:paraId="70223479" w14:textId="77777777" w:rsidR="00813FE6" w:rsidRPr="00813FE6" w:rsidRDefault="00813FE6" w:rsidP="00031DB2">
      <w:pPr>
        <w:numPr>
          <w:ilvl w:val="2"/>
          <w:numId w:val="24"/>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6.1% with two beams of SIB1 PDSCH transmitted in each slot</w:t>
      </w:r>
    </w:p>
    <w:p w14:paraId="6B43EBA2"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hAnsi="Arial" w:cs="Arial"/>
          <w:lang w:eastAsia="zh-CN"/>
        </w:rPr>
        <w:t>For Cat 1 BS, 8 beams, 0% &lt; on-demand SIB1 transmission rate &lt;= 30%, the NES gain is 19.44% - 28.81% from the following 3 sources</w:t>
      </w:r>
    </w:p>
    <w:p w14:paraId="27B3926D"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R1-2404859, R1-2405363, R1-2404625 </w:t>
      </w:r>
    </w:p>
    <w:p w14:paraId="2F051AB8"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hAnsi="Arial" w:cs="Arial"/>
          <w:lang w:eastAsia="zh-CN"/>
        </w:rPr>
        <w:lastRenderedPageBreak/>
        <w:t>For Cat 1 BS, 4 beams, 0% &lt; on-demand SIB1 transmission rate &lt;= 30%, the NES gain is 12.87% - 20.09% from the following 2 sources</w:t>
      </w:r>
    </w:p>
    <w:p w14:paraId="71DEC461"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R1-2405363, R1-2404625 </w:t>
      </w:r>
    </w:p>
    <w:p w14:paraId="0A20BEA5"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For Cat 2 BS, 8 beams, 0% on-demand SIB1 transmission rate, the NES gain is 11.77% - 25.46% from the following 5 sources</w:t>
      </w:r>
    </w:p>
    <w:p w14:paraId="253E67BB"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R1-2403942, R1-2405341, R1-2404859, R1-2404507, R1-2404561</w:t>
      </w:r>
    </w:p>
    <w:p w14:paraId="661E35B7"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For Cat 2 BS, 4 beams, 0% on-demand SIB1 transmission rate, the NES gain is 10.69 – 10.74% from one source (R1-2405341)</w:t>
      </w:r>
    </w:p>
    <w:p w14:paraId="2FFFA3F2"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2 BS, 8 beams, </w:t>
      </w:r>
      <w:r w:rsidRPr="00813FE6">
        <w:rPr>
          <w:rFonts w:ascii="Arial" w:hAnsi="Arial" w:cs="Arial"/>
          <w:lang w:eastAsia="zh-CN"/>
        </w:rPr>
        <w:t>0% &lt; on-demand SIB1 transmission rate &lt;= 30%</w:t>
      </w:r>
      <w:r w:rsidRPr="00813FE6">
        <w:rPr>
          <w:rFonts w:ascii="Arial" w:eastAsia="PMingLiU" w:hAnsi="Arial" w:cs="Arial"/>
          <w:lang w:eastAsia="zh-TW"/>
        </w:rPr>
        <w:t xml:space="preserve">, </w:t>
      </w:r>
    </w:p>
    <w:p w14:paraId="7D41350E"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the NES gain is 16.46% - 24.24% </w:t>
      </w:r>
      <w:r w:rsidRPr="00813FE6">
        <w:rPr>
          <w:rFonts w:ascii="Arial" w:hAnsi="Arial" w:cs="Arial"/>
          <w:lang w:eastAsia="zh-CN"/>
        </w:rPr>
        <w:t>from the following 2 sources</w:t>
      </w:r>
    </w:p>
    <w:p w14:paraId="499D587D" w14:textId="77777777" w:rsidR="00813FE6" w:rsidRPr="00813FE6" w:rsidRDefault="00813FE6" w:rsidP="00031DB2">
      <w:pPr>
        <w:numPr>
          <w:ilvl w:val="2"/>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R1-2403942, R1-2404859</w:t>
      </w:r>
    </w:p>
    <w:p w14:paraId="34589DBC"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hAnsi="Arial" w:cs="Arial"/>
          <w:lang w:eastAsia="zh-CN"/>
        </w:rPr>
        <w:t>One source (R1-2404561) reports 8.92%~10.37% NES gain with PRACH configuration index = 148</w:t>
      </w:r>
    </w:p>
    <w:p w14:paraId="46A80578" w14:textId="77777777" w:rsidR="00813FE6" w:rsidRPr="00813FE6" w:rsidRDefault="00813FE6" w:rsidP="00813FE6">
      <w:pPr>
        <w:rPr>
          <w:rFonts w:ascii="Arial" w:hAnsi="Arial" w:cs="Arial"/>
          <w:lang w:eastAsia="x-none"/>
        </w:rPr>
      </w:pPr>
    </w:p>
    <w:p w14:paraId="36E6B412" w14:textId="77777777" w:rsidR="00813FE6" w:rsidRPr="00813FE6" w:rsidRDefault="00813FE6" w:rsidP="00813FE6">
      <w:pPr>
        <w:rPr>
          <w:rFonts w:ascii="Arial" w:hAnsi="Arial" w:cs="Arial"/>
          <w:b/>
          <w:bCs/>
          <w:lang w:val="en-US" w:eastAsia="x-none"/>
        </w:rPr>
      </w:pPr>
      <w:r w:rsidRPr="00813FE6">
        <w:rPr>
          <w:rFonts w:ascii="Arial" w:hAnsi="Arial" w:cs="Arial"/>
          <w:b/>
          <w:bCs/>
          <w:highlight w:val="green"/>
          <w:lang w:val="en-US" w:eastAsia="x-none"/>
        </w:rPr>
        <w:t>Agreement</w:t>
      </w:r>
    </w:p>
    <w:p w14:paraId="4B96EA75" w14:textId="77777777" w:rsidR="00813FE6" w:rsidRPr="00813FE6" w:rsidRDefault="00813FE6" w:rsidP="00813FE6">
      <w:pPr>
        <w:rPr>
          <w:rFonts w:ascii="Arial" w:hAnsi="Arial" w:cs="Arial"/>
        </w:rPr>
      </w:pPr>
      <w:r w:rsidRPr="00813FE6">
        <w:rPr>
          <w:rFonts w:ascii="Arial" w:hAnsi="Arial" w:cs="Arial"/>
        </w:rPr>
        <w:t>For the evaluation of achievable NES gain on NES cell with on-demand SIB1 in idle/inactive mode, the following is observed with 20ms SSB period and 40ms SIB1 period (Case D), FR1, low load</w:t>
      </w:r>
    </w:p>
    <w:p w14:paraId="77AD7520"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1 BS, 8 beams, 0% on-demand SIB1 transmission rate, </w:t>
      </w:r>
    </w:p>
    <w:p w14:paraId="547338AC"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the NES gain is 18.38% - 26.4% from the following 5 sources</w:t>
      </w:r>
    </w:p>
    <w:p w14:paraId="6351F5A0" w14:textId="77777777" w:rsidR="00813FE6" w:rsidRPr="00813FE6" w:rsidRDefault="00813FE6" w:rsidP="00031DB2">
      <w:pPr>
        <w:numPr>
          <w:ilvl w:val="2"/>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R1-2405595, R1-2405341, R1-2404859, R1-2405363, R1-2404625</w:t>
      </w:r>
    </w:p>
    <w:p w14:paraId="5A48DE7B" w14:textId="77777777" w:rsidR="00813FE6" w:rsidRPr="00813FE6" w:rsidRDefault="00813FE6" w:rsidP="00031DB2">
      <w:pPr>
        <w:numPr>
          <w:ilvl w:val="1"/>
          <w:numId w:val="24"/>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One source (R1-2403979) reports the following NES gain with PRACH configuration index = 98</w:t>
      </w:r>
    </w:p>
    <w:p w14:paraId="388BE8FB" w14:textId="77777777" w:rsidR="00813FE6" w:rsidRPr="00813FE6" w:rsidRDefault="00813FE6" w:rsidP="00031DB2">
      <w:pPr>
        <w:numPr>
          <w:ilvl w:val="2"/>
          <w:numId w:val="24"/>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8.1% with one beam of SIB1 PDSCH transmitted in each slot</w:t>
      </w:r>
    </w:p>
    <w:p w14:paraId="6A75A5EB" w14:textId="77777777" w:rsidR="00813FE6" w:rsidRPr="00813FE6" w:rsidRDefault="00813FE6" w:rsidP="00031DB2">
      <w:pPr>
        <w:numPr>
          <w:ilvl w:val="2"/>
          <w:numId w:val="24"/>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4.3% with two beams of SIB1 PDSCH transmitted in each slot</w:t>
      </w:r>
    </w:p>
    <w:p w14:paraId="3E6B262D"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hAnsi="Arial" w:cs="Arial"/>
          <w:lang w:eastAsia="zh-CN"/>
        </w:rPr>
        <w:t xml:space="preserve">For Cat 1 BS, 4 beams, 0% on-demand SIB1 transmission rate, </w:t>
      </w:r>
    </w:p>
    <w:p w14:paraId="2FA46537"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hAnsi="Arial" w:cs="Arial"/>
          <w:lang w:eastAsia="zh-CN"/>
        </w:rPr>
        <w:t>the NES gain is 9.84% - 17.41% from the following 3 sources</w:t>
      </w:r>
    </w:p>
    <w:p w14:paraId="50CBB2CA" w14:textId="77777777" w:rsidR="00813FE6" w:rsidRPr="00813FE6" w:rsidRDefault="00813FE6" w:rsidP="00031DB2">
      <w:pPr>
        <w:numPr>
          <w:ilvl w:val="2"/>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R1-2405341, R1-2405363, R1-2404625</w:t>
      </w:r>
    </w:p>
    <w:p w14:paraId="3196D7FC" w14:textId="77777777" w:rsidR="00813FE6" w:rsidRPr="00813FE6" w:rsidRDefault="00813FE6" w:rsidP="00031DB2">
      <w:pPr>
        <w:numPr>
          <w:ilvl w:val="1"/>
          <w:numId w:val="24"/>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One source (R1-2403979) reports the following NES gain with PRACH configuration index = 98</w:t>
      </w:r>
    </w:p>
    <w:p w14:paraId="02E8A7E8" w14:textId="77777777" w:rsidR="00813FE6" w:rsidRPr="00813FE6" w:rsidRDefault="00813FE6" w:rsidP="00031DB2">
      <w:pPr>
        <w:numPr>
          <w:ilvl w:val="2"/>
          <w:numId w:val="24"/>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2.8% with one beam of SIB1 PDSCH transmitted in each slot</w:t>
      </w:r>
    </w:p>
    <w:p w14:paraId="327E1C17" w14:textId="77777777" w:rsidR="00813FE6" w:rsidRPr="00813FE6" w:rsidRDefault="00813FE6" w:rsidP="00031DB2">
      <w:pPr>
        <w:numPr>
          <w:ilvl w:val="2"/>
          <w:numId w:val="24"/>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1% with two beams of SIB1 PDSCH transmitted in each slot</w:t>
      </w:r>
    </w:p>
    <w:p w14:paraId="2B0869AA"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hAnsi="Arial" w:cs="Arial"/>
          <w:lang w:eastAsia="zh-CN"/>
        </w:rPr>
        <w:t>For Cat 1 BS, 8 beams, 0% &lt; on-demand SIB1 transmission rate &lt;= 30%, the NES gain is 13.36% - 23.68% from the following 3 sources</w:t>
      </w:r>
    </w:p>
    <w:p w14:paraId="7CCA57ED"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R1-2404859, R1-2405363, R1-2404625 </w:t>
      </w:r>
    </w:p>
    <w:p w14:paraId="799C0FA3"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hAnsi="Arial" w:cs="Arial"/>
          <w:lang w:eastAsia="zh-CN"/>
        </w:rPr>
        <w:t>For Cat 1 BS, 4 beams, 0% &lt; on-demand SIB1 transmission rate &lt;= 30%, the NES gain is 7.27% - 15.59% from the following 2 sources</w:t>
      </w:r>
    </w:p>
    <w:p w14:paraId="7310D9D2"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R1-2405363, R1-2404625 </w:t>
      </w:r>
    </w:p>
    <w:p w14:paraId="688145FF"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For Cat 2 BS, 8 beams, 0% on-demand SIB1 transmission rate, the NES gain is 10.48% - 17.72% from the following 4 sources</w:t>
      </w:r>
    </w:p>
    <w:p w14:paraId="42673974"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R1-2403942, R1-2405341, R1-2404859, R1-2404561</w:t>
      </w:r>
    </w:p>
    <w:p w14:paraId="0D13ED9C"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For Cat 2 BS, 4 beams, 0% on-demand SIB1 transmission rate, the NES gain is 7.01% from one source (R1-2405341)</w:t>
      </w:r>
    </w:p>
    <w:p w14:paraId="508F44AD"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2 BS, 8 beams, </w:t>
      </w:r>
      <w:r w:rsidRPr="00813FE6">
        <w:rPr>
          <w:rFonts w:ascii="Arial" w:hAnsi="Arial" w:cs="Arial"/>
          <w:lang w:eastAsia="zh-CN"/>
        </w:rPr>
        <w:t>0% &lt; on-demand SIB1 transmission rate &lt;= 30%</w:t>
      </w:r>
      <w:r w:rsidRPr="00813FE6">
        <w:rPr>
          <w:rFonts w:ascii="Arial" w:eastAsia="PMingLiU" w:hAnsi="Arial" w:cs="Arial"/>
          <w:lang w:eastAsia="zh-TW"/>
        </w:rPr>
        <w:t xml:space="preserve">, the NES gain is 7.7% - 17.05% </w:t>
      </w:r>
      <w:r w:rsidRPr="00813FE6">
        <w:rPr>
          <w:rFonts w:ascii="Arial" w:hAnsi="Arial" w:cs="Arial"/>
          <w:lang w:eastAsia="zh-CN"/>
        </w:rPr>
        <w:t>from the following 3 sources</w:t>
      </w:r>
    </w:p>
    <w:p w14:paraId="234A73DF"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R1-2403942, R1-2404859, R1-2404561</w:t>
      </w:r>
    </w:p>
    <w:p w14:paraId="7A4BEF60" w14:textId="77777777" w:rsidR="00813FE6" w:rsidRPr="00813FE6" w:rsidRDefault="00813FE6" w:rsidP="00813FE6">
      <w:pPr>
        <w:rPr>
          <w:rFonts w:ascii="Arial" w:hAnsi="Arial" w:cs="Arial"/>
          <w:lang w:eastAsia="x-none"/>
        </w:rPr>
      </w:pPr>
    </w:p>
    <w:p w14:paraId="4E2B2D03" w14:textId="77777777" w:rsidR="00813FE6" w:rsidRPr="00813FE6" w:rsidRDefault="00813FE6" w:rsidP="00813FE6">
      <w:pPr>
        <w:rPr>
          <w:rFonts w:ascii="Arial" w:hAnsi="Arial" w:cs="Arial"/>
          <w:b/>
          <w:bCs/>
          <w:lang w:val="en-US" w:eastAsia="x-none"/>
        </w:rPr>
      </w:pPr>
      <w:r w:rsidRPr="00813FE6">
        <w:rPr>
          <w:rFonts w:ascii="Arial" w:hAnsi="Arial" w:cs="Arial"/>
          <w:b/>
          <w:bCs/>
          <w:highlight w:val="green"/>
          <w:lang w:val="en-US" w:eastAsia="x-none"/>
        </w:rPr>
        <w:t>Agreement</w:t>
      </w:r>
    </w:p>
    <w:p w14:paraId="696A9EBC" w14:textId="77777777" w:rsidR="00813FE6" w:rsidRPr="00813FE6" w:rsidRDefault="00813FE6" w:rsidP="00813FE6">
      <w:pPr>
        <w:rPr>
          <w:rFonts w:ascii="Arial" w:hAnsi="Arial" w:cs="Arial"/>
        </w:rPr>
      </w:pPr>
      <w:r w:rsidRPr="00813FE6">
        <w:rPr>
          <w:rFonts w:ascii="Arial" w:hAnsi="Arial" w:cs="Arial"/>
        </w:rPr>
        <w:t>For the evaluation of achievable NES gain on NES cell with on-demand SIB1 in idle/inactive mode, the following is observed with 20ms SSB period and 40ms SIB1 period (Case D), FR1, medium load</w:t>
      </w:r>
    </w:p>
    <w:p w14:paraId="3A58798C"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1 BS, 8 beams, 0% on-demand SIB1 transmission rate, </w:t>
      </w:r>
    </w:p>
    <w:p w14:paraId="6F3BD53C"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the NES gain is 5.07% - 7.8% from the following 2 sources</w:t>
      </w:r>
    </w:p>
    <w:p w14:paraId="657055C8" w14:textId="77777777" w:rsidR="00813FE6" w:rsidRPr="00813FE6" w:rsidRDefault="00813FE6" w:rsidP="00031DB2">
      <w:pPr>
        <w:numPr>
          <w:ilvl w:val="2"/>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R1-2405341, R1-2405363</w:t>
      </w:r>
    </w:p>
    <w:p w14:paraId="2197C495" w14:textId="77777777" w:rsidR="00813FE6" w:rsidRPr="00813FE6" w:rsidRDefault="00813FE6" w:rsidP="00031DB2">
      <w:pPr>
        <w:numPr>
          <w:ilvl w:val="1"/>
          <w:numId w:val="24"/>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One source (R1-2403979) reports the following NES gain with PRACH configuration index = 98</w:t>
      </w:r>
    </w:p>
    <w:p w14:paraId="565D4352" w14:textId="77777777" w:rsidR="00813FE6" w:rsidRPr="00813FE6" w:rsidRDefault="00813FE6" w:rsidP="00031DB2">
      <w:pPr>
        <w:numPr>
          <w:ilvl w:val="2"/>
          <w:numId w:val="24"/>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2.4% with one beam of SIB1 PDSCH transmitted in each slot</w:t>
      </w:r>
    </w:p>
    <w:p w14:paraId="52EC8DA9" w14:textId="77777777" w:rsidR="00813FE6" w:rsidRPr="00813FE6" w:rsidRDefault="00813FE6" w:rsidP="00031DB2">
      <w:pPr>
        <w:numPr>
          <w:ilvl w:val="2"/>
          <w:numId w:val="24"/>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1.2% with two beams of SIB1 PDSCH transmitted in each slot</w:t>
      </w:r>
    </w:p>
    <w:p w14:paraId="5803634F"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hAnsi="Arial" w:cs="Arial"/>
          <w:lang w:eastAsia="zh-CN"/>
        </w:rPr>
        <w:t xml:space="preserve">For Cat 1 BS, 4 beams, 0% on-demand SIB1 transmission rate, </w:t>
      </w:r>
    </w:p>
    <w:p w14:paraId="1505C284"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hAnsi="Arial" w:cs="Arial"/>
          <w:lang w:eastAsia="zh-CN"/>
        </w:rPr>
        <w:t>the NES gain is 2.46% - 4.4% from the following 2 sources</w:t>
      </w:r>
    </w:p>
    <w:p w14:paraId="1903FC40" w14:textId="77777777" w:rsidR="00813FE6" w:rsidRPr="00813FE6" w:rsidRDefault="00813FE6" w:rsidP="00031DB2">
      <w:pPr>
        <w:numPr>
          <w:ilvl w:val="2"/>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R1-2405341, R1-2405363</w:t>
      </w:r>
    </w:p>
    <w:p w14:paraId="48F0E2DD" w14:textId="77777777" w:rsidR="00813FE6" w:rsidRPr="00813FE6" w:rsidRDefault="00813FE6" w:rsidP="00031DB2">
      <w:pPr>
        <w:numPr>
          <w:ilvl w:val="1"/>
          <w:numId w:val="24"/>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One source (R1-2403979) reports the following NES gain with PRACH configuration index = 98</w:t>
      </w:r>
    </w:p>
    <w:p w14:paraId="5C3C1A4A" w14:textId="77777777" w:rsidR="00813FE6" w:rsidRPr="00813FE6" w:rsidRDefault="00813FE6" w:rsidP="00031DB2">
      <w:pPr>
        <w:numPr>
          <w:ilvl w:val="2"/>
          <w:numId w:val="24"/>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lastRenderedPageBreak/>
        <w:t>0.7% with one beam of SIB1 PDSCH transmitted in each slot</w:t>
      </w:r>
    </w:p>
    <w:p w14:paraId="08C97934" w14:textId="77777777" w:rsidR="00813FE6" w:rsidRPr="00813FE6" w:rsidRDefault="00813FE6" w:rsidP="00031DB2">
      <w:pPr>
        <w:numPr>
          <w:ilvl w:val="2"/>
          <w:numId w:val="24"/>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0.3% with two beams of SIB1 PDSCH transmitted in each slot</w:t>
      </w:r>
    </w:p>
    <w:p w14:paraId="343B7E15"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hAnsi="Arial" w:cs="Arial"/>
          <w:lang w:eastAsia="zh-CN"/>
        </w:rPr>
        <w:t>For Cat 1 BS, 8 beams, 0% &lt; on-demand SIB1 transmission rate &lt;= 30%, the NES gain is 5.62~7.01% from one source (R1-2405363)</w:t>
      </w:r>
    </w:p>
    <w:p w14:paraId="6960BC53"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hAnsi="Arial" w:cs="Arial"/>
          <w:lang w:eastAsia="zh-CN"/>
        </w:rPr>
        <w:t>For Cat 1 BS, 4 beams, 0% &lt; on-demand SIB1 transmission rate &lt;= 30%, the NES gain is 2.77% - 3.85% from one source (R1-2405363)</w:t>
      </w:r>
    </w:p>
    <w:p w14:paraId="3F25AE0B"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For Cat 2 BS, 8 beams, 0% on-demand SIB1 transmission rate, the NES gain is 4.08%~10.1% from the following 3 sources</w:t>
      </w:r>
    </w:p>
    <w:p w14:paraId="2392B96F"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R1-2403942, R1-2405341, R1-2404561</w:t>
      </w:r>
    </w:p>
    <w:p w14:paraId="4EE09E35"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For Cat 2 BS, 4 beams, 0% on-demand SIB1 transmission rate, the NES gain is 2.02%~2.09% from one source (R1-2405341)</w:t>
      </w:r>
    </w:p>
    <w:p w14:paraId="1A222AA7"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2 BS, 8 beams, </w:t>
      </w:r>
      <w:r w:rsidRPr="00813FE6">
        <w:rPr>
          <w:rFonts w:ascii="Arial" w:hAnsi="Arial" w:cs="Arial"/>
          <w:lang w:eastAsia="zh-CN"/>
        </w:rPr>
        <w:t>0% &lt; on-demand SIB1 transmission rate &lt;= 30%</w:t>
      </w:r>
      <w:r w:rsidRPr="00813FE6">
        <w:rPr>
          <w:rFonts w:ascii="Arial" w:eastAsia="PMingLiU" w:hAnsi="Arial" w:cs="Arial"/>
          <w:lang w:eastAsia="zh-TW"/>
        </w:rPr>
        <w:t xml:space="preserve">, the NES gain is 5.61% - 9.94% </w:t>
      </w:r>
      <w:r w:rsidRPr="00813FE6">
        <w:rPr>
          <w:rFonts w:ascii="Arial" w:hAnsi="Arial" w:cs="Arial"/>
          <w:lang w:eastAsia="zh-CN"/>
        </w:rPr>
        <w:t>from the following 2 sources</w:t>
      </w:r>
    </w:p>
    <w:p w14:paraId="2BCB0284"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R1-2404561, R1-2403942</w:t>
      </w:r>
    </w:p>
    <w:p w14:paraId="262C3E1F" w14:textId="77777777" w:rsidR="00813FE6" w:rsidRPr="00813FE6" w:rsidRDefault="00813FE6" w:rsidP="00813FE6">
      <w:pPr>
        <w:rPr>
          <w:rFonts w:ascii="Arial" w:hAnsi="Arial" w:cs="Arial"/>
          <w:lang w:eastAsia="x-none"/>
        </w:rPr>
      </w:pPr>
    </w:p>
    <w:p w14:paraId="0A57FFA2" w14:textId="77777777" w:rsidR="00813FE6" w:rsidRPr="00813FE6" w:rsidRDefault="00813FE6" w:rsidP="00813FE6">
      <w:pPr>
        <w:rPr>
          <w:rFonts w:ascii="Arial" w:hAnsi="Arial" w:cs="Arial"/>
          <w:b/>
          <w:bCs/>
          <w:lang w:val="en-US" w:eastAsia="x-none"/>
        </w:rPr>
      </w:pPr>
      <w:r w:rsidRPr="00813FE6">
        <w:rPr>
          <w:rFonts w:ascii="Arial" w:hAnsi="Arial" w:cs="Arial"/>
          <w:b/>
          <w:bCs/>
          <w:highlight w:val="green"/>
          <w:lang w:val="en-US" w:eastAsia="x-none"/>
        </w:rPr>
        <w:t>Agreement</w:t>
      </w:r>
    </w:p>
    <w:p w14:paraId="6CF6B18E" w14:textId="77777777" w:rsidR="00813FE6" w:rsidRPr="00813FE6" w:rsidRDefault="00813FE6" w:rsidP="00813FE6">
      <w:pPr>
        <w:rPr>
          <w:rFonts w:ascii="Arial" w:hAnsi="Arial" w:cs="Arial"/>
        </w:rPr>
      </w:pPr>
      <w:r w:rsidRPr="00813FE6">
        <w:rPr>
          <w:rFonts w:ascii="Arial" w:hAnsi="Arial" w:cs="Arial"/>
        </w:rPr>
        <w:t>For the evaluation of NES loss on cell A, the following is observed</w:t>
      </w:r>
    </w:p>
    <w:p w14:paraId="4F068E45" w14:textId="77777777" w:rsidR="00813FE6" w:rsidRPr="00813FE6" w:rsidRDefault="00813FE6" w:rsidP="00031DB2">
      <w:pPr>
        <w:numPr>
          <w:ilvl w:val="1"/>
          <w:numId w:val="25"/>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NES loss of 0%~0.98% from the following 15 sources with UL WUS configuration transmitted in legacy SIB on Cell A (with different assumptions on SIB periodicity and cell loading):</w:t>
      </w:r>
    </w:p>
    <w:p w14:paraId="498CC64E" w14:textId="77777777" w:rsidR="00813FE6" w:rsidRPr="00813FE6" w:rsidRDefault="00813FE6" w:rsidP="00031DB2">
      <w:pPr>
        <w:numPr>
          <w:ilvl w:val="2"/>
          <w:numId w:val="25"/>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R1-2404408, R1-2404463, R1-2403942, R1-2403979, R1-2405341, R1-2404224, R1-2404859, R1-2404758, R1-2405162, R1-2404122, R1-2404507, R1-2404033, R1-2405363, R1-2404625, R1-2404561 (for Case 2)</w:t>
      </w:r>
    </w:p>
    <w:p w14:paraId="38A084FD" w14:textId="77777777" w:rsidR="00813FE6" w:rsidRPr="00813FE6" w:rsidRDefault="00813FE6" w:rsidP="00031DB2">
      <w:pPr>
        <w:numPr>
          <w:ilvl w:val="1"/>
          <w:numId w:val="25"/>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One source (R1-2405106) reports for the case with UL WUS configuration transmitted in separated SIB on Cell A where the separated SIB is </w:t>
      </w:r>
      <w:proofErr w:type="spellStart"/>
      <w:r w:rsidRPr="00813FE6">
        <w:rPr>
          <w:rFonts w:ascii="Arial" w:eastAsia="PMingLiU" w:hAnsi="Arial" w:cs="Arial"/>
          <w:lang w:eastAsia="zh-TW"/>
        </w:rPr>
        <w:t>TDMed</w:t>
      </w:r>
      <w:proofErr w:type="spellEnd"/>
      <w:r w:rsidRPr="00813FE6">
        <w:rPr>
          <w:rFonts w:ascii="Arial" w:eastAsia="PMingLiU" w:hAnsi="Arial" w:cs="Arial"/>
          <w:lang w:eastAsia="zh-TW"/>
        </w:rPr>
        <w:t xml:space="preserve"> with legacy SIB and transmitted in a 320ms period using dedicated resource.</w:t>
      </w:r>
    </w:p>
    <w:p w14:paraId="011AB1E9" w14:textId="77777777" w:rsidR="00813FE6" w:rsidRPr="00813FE6" w:rsidRDefault="00813FE6" w:rsidP="00031DB2">
      <w:pPr>
        <w:numPr>
          <w:ilvl w:val="2"/>
          <w:numId w:val="25"/>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0.62%~2.65% NES loss for Case 2 (Options 1+B+X) with empty load</w:t>
      </w:r>
    </w:p>
    <w:p w14:paraId="7827DC82" w14:textId="77777777" w:rsidR="00813FE6" w:rsidRPr="00813FE6" w:rsidRDefault="00813FE6" w:rsidP="00031DB2">
      <w:pPr>
        <w:numPr>
          <w:ilvl w:val="2"/>
          <w:numId w:val="25"/>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0.73%~3.20% NES loss for Case 3 (Options 2+B+Y) with empty load</w:t>
      </w:r>
    </w:p>
    <w:p w14:paraId="2C434F28" w14:textId="77777777" w:rsidR="00813FE6" w:rsidRPr="00813FE6" w:rsidRDefault="00813FE6" w:rsidP="00031DB2">
      <w:pPr>
        <w:numPr>
          <w:ilvl w:val="1"/>
          <w:numId w:val="25"/>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One source (R1-2404122) reports </w:t>
      </w:r>
    </w:p>
    <w:p w14:paraId="2D406E26" w14:textId="77777777" w:rsidR="00813FE6" w:rsidRPr="00813FE6" w:rsidRDefault="00813FE6" w:rsidP="00031DB2">
      <w:pPr>
        <w:numPr>
          <w:ilvl w:val="2"/>
          <w:numId w:val="25"/>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2.95%(medium load)~15.49%(empty load) NES loss with UL WUS configuration transmitted in separated SIB on Cell A</w:t>
      </w:r>
    </w:p>
    <w:p w14:paraId="1BCE7FA0" w14:textId="77777777" w:rsidR="00813FE6" w:rsidRPr="00813FE6" w:rsidRDefault="00813FE6" w:rsidP="00031DB2">
      <w:pPr>
        <w:numPr>
          <w:ilvl w:val="3"/>
          <w:numId w:val="25"/>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The separated SIB </w:t>
      </w:r>
      <w:r w:rsidRPr="00813FE6">
        <w:rPr>
          <w:rFonts w:ascii="Arial" w:eastAsia="Malgun Gothic" w:hAnsi="Arial" w:cs="Arial"/>
          <w:lang w:eastAsia="zh-CN"/>
        </w:rPr>
        <w:t xml:space="preserve">is </w:t>
      </w:r>
      <w:proofErr w:type="spellStart"/>
      <w:r w:rsidRPr="00813FE6">
        <w:rPr>
          <w:rFonts w:ascii="Arial" w:eastAsia="Malgun Gothic" w:hAnsi="Arial" w:cs="Arial"/>
          <w:lang w:eastAsia="zh-CN"/>
        </w:rPr>
        <w:t>TDMed</w:t>
      </w:r>
      <w:proofErr w:type="spellEnd"/>
      <w:r w:rsidRPr="00813FE6">
        <w:rPr>
          <w:rFonts w:ascii="Arial" w:eastAsia="Malgun Gothic" w:hAnsi="Arial" w:cs="Arial"/>
          <w:lang w:eastAsia="zh-CN"/>
        </w:rPr>
        <w:t xml:space="preserve"> with legacy SIB and transmitted in a 20ms period using dedicated resource.</w:t>
      </w:r>
    </w:p>
    <w:p w14:paraId="5C02CC1B" w14:textId="77777777" w:rsidR="00813FE6" w:rsidRPr="00813FE6" w:rsidRDefault="00813FE6" w:rsidP="00031DB2">
      <w:pPr>
        <w:numPr>
          <w:ilvl w:val="2"/>
          <w:numId w:val="25"/>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1.28%(medium load)~3.62%(empty load) NES loss with UL WUS configuration transmitted in legacy SIB on Cell A</w:t>
      </w:r>
    </w:p>
    <w:p w14:paraId="725CFD60" w14:textId="77777777" w:rsidR="00813FE6" w:rsidRPr="00813FE6" w:rsidRDefault="00813FE6" w:rsidP="00813FE6">
      <w:pPr>
        <w:rPr>
          <w:rFonts w:ascii="Arial" w:hAnsi="Arial" w:cs="Arial"/>
          <w:lang w:eastAsia="x-none"/>
        </w:rPr>
      </w:pPr>
    </w:p>
    <w:p w14:paraId="74713658" w14:textId="77777777" w:rsidR="00813FE6" w:rsidRPr="00813FE6" w:rsidRDefault="00813FE6" w:rsidP="00813FE6">
      <w:pPr>
        <w:rPr>
          <w:rFonts w:ascii="Arial" w:hAnsi="Arial" w:cs="Arial"/>
          <w:b/>
          <w:bCs/>
          <w:lang w:eastAsia="ko-KR"/>
        </w:rPr>
      </w:pPr>
      <w:bookmarkStart w:id="53" w:name="OLE_LINK266"/>
      <w:r w:rsidRPr="00813FE6">
        <w:rPr>
          <w:rFonts w:ascii="Arial" w:hAnsi="Arial" w:cs="Arial"/>
          <w:b/>
          <w:bCs/>
          <w:lang w:eastAsia="ko-KR"/>
        </w:rPr>
        <w:t>Conclusion</w:t>
      </w:r>
    </w:p>
    <w:p w14:paraId="363ED285" w14:textId="77777777" w:rsidR="00813FE6" w:rsidRPr="00813FE6" w:rsidRDefault="00813FE6" w:rsidP="00813FE6">
      <w:pPr>
        <w:rPr>
          <w:rFonts w:ascii="Arial" w:eastAsia="PMingLiU" w:hAnsi="Arial" w:cs="Arial"/>
          <w:bCs/>
          <w:lang w:eastAsia="zh-TW"/>
        </w:rPr>
      </w:pPr>
      <w:r w:rsidRPr="00813FE6">
        <w:rPr>
          <w:rFonts w:ascii="Arial" w:eastAsia="PMingLiU" w:hAnsi="Arial" w:cs="Arial"/>
          <w:bCs/>
          <w:lang w:eastAsia="zh-TW"/>
        </w:rPr>
        <w:t>For further study of on-demand SIB1 in idle/inactive mode, enabling or disabling specific operations (e.g. paging, RACH receiving, OSI request …) of the NES cell with on-demand SIB1 is up to RAN2.</w:t>
      </w:r>
    </w:p>
    <w:bookmarkEnd w:id="53"/>
    <w:p w14:paraId="231EF83B" w14:textId="77777777" w:rsidR="00813FE6" w:rsidRPr="00813FE6" w:rsidRDefault="00813FE6" w:rsidP="00813FE6">
      <w:pPr>
        <w:rPr>
          <w:rFonts w:ascii="Arial" w:eastAsia="PMingLiU" w:hAnsi="Arial" w:cs="Arial"/>
          <w:b/>
          <w:lang w:eastAsia="zh-TW"/>
        </w:rPr>
      </w:pPr>
    </w:p>
    <w:p w14:paraId="7625C6F2" w14:textId="77777777" w:rsidR="00813FE6" w:rsidRPr="00813FE6" w:rsidRDefault="00813FE6" w:rsidP="00813FE6">
      <w:pPr>
        <w:rPr>
          <w:rFonts w:ascii="Arial" w:hAnsi="Arial" w:cs="Arial"/>
          <w:b/>
          <w:bCs/>
          <w:lang w:val="en-US" w:eastAsia="x-none"/>
        </w:rPr>
      </w:pPr>
      <w:bookmarkStart w:id="54" w:name="OLE_LINK78"/>
      <w:r w:rsidRPr="00813FE6">
        <w:rPr>
          <w:rFonts w:ascii="Arial" w:hAnsi="Arial" w:cs="Arial"/>
          <w:b/>
          <w:bCs/>
          <w:highlight w:val="green"/>
          <w:lang w:val="en-US" w:eastAsia="x-none"/>
        </w:rPr>
        <w:t>Agreement</w:t>
      </w:r>
    </w:p>
    <w:p w14:paraId="224E381D" w14:textId="77777777" w:rsidR="00813FE6" w:rsidRPr="00813FE6" w:rsidRDefault="00813FE6" w:rsidP="00813FE6">
      <w:pPr>
        <w:rPr>
          <w:rFonts w:ascii="Arial" w:hAnsi="Arial" w:cs="Arial"/>
        </w:rPr>
      </w:pPr>
      <w:r w:rsidRPr="00813FE6">
        <w:rPr>
          <w:rFonts w:ascii="Arial" w:hAnsi="Arial" w:cs="Arial"/>
        </w:rPr>
        <w:t>For the evaluation of achievable NES gain on NES cell with on-demand SIB1 in idle/inactive mode, the following is observed with 20ms SSB period and 20ms SIB1 period (Case A), FR1, 8 beams, on-demand SIB1 transmission rate &gt; 30%</w:t>
      </w:r>
    </w:p>
    <w:p w14:paraId="2DCB704D"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bookmarkStart w:id="55" w:name="OLE_LINK64"/>
      <w:r w:rsidRPr="00813FE6">
        <w:rPr>
          <w:rFonts w:ascii="Arial" w:eastAsia="PMingLiU" w:hAnsi="Arial" w:cs="Arial"/>
        </w:rPr>
        <w:t>For Cat 1 BS, empty load, the NES gain is 37.77% from one source (R1-2404463)</w:t>
      </w:r>
      <w:bookmarkEnd w:id="55"/>
    </w:p>
    <w:p w14:paraId="70A0038D"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bookmarkStart w:id="56" w:name="OLE_LINK73"/>
      <w:r w:rsidRPr="00813FE6">
        <w:rPr>
          <w:rFonts w:ascii="Arial" w:eastAsia="PMingLiU" w:hAnsi="Arial" w:cs="Arial"/>
        </w:rPr>
        <w:t xml:space="preserve">For Cat 2 BS, empty load, </w:t>
      </w:r>
    </w:p>
    <w:p w14:paraId="45B5204C"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rPr>
        <w:t xml:space="preserve">the NES gain is 8.9% - 28.71% from </w:t>
      </w:r>
      <w:r w:rsidRPr="00813FE6">
        <w:rPr>
          <w:rFonts w:ascii="Arial" w:hAnsi="Arial" w:cs="Arial"/>
          <w:lang w:eastAsia="zh-CN"/>
        </w:rPr>
        <w:t>the following 3 sources</w:t>
      </w:r>
    </w:p>
    <w:p w14:paraId="50A4E8FD" w14:textId="77777777" w:rsidR="00813FE6" w:rsidRPr="00813FE6" w:rsidRDefault="00813FE6" w:rsidP="00031DB2">
      <w:pPr>
        <w:numPr>
          <w:ilvl w:val="2"/>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rPr>
        <w:t>R1-2404224, R1-2404561, R1-2404463</w:t>
      </w:r>
    </w:p>
    <w:p w14:paraId="618B0288"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rPr>
        <w:t>The NES gain is 1.47% from one source (R1-2404561) with 75% on-demand SIB1 transmission rate</w:t>
      </w:r>
    </w:p>
    <w:bookmarkEnd w:id="56"/>
    <w:p w14:paraId="2CED0655"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rPr>
        <w:t xml:space="preserve">For Cat 2 BS, low load, </w:t>
      </w:r>
    </w:p>
    <w:p w14:paraId="1C18A613"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rPr>
        <w:t xml:space="preserve">the NES gain is 7.9% - 14.65% from </w:t>
      </w:r>
      <w:r w:rsidRPr="00813FE6">
        <w:rPr>
          <w:rFonts w:ascii="Arial" w:hAnsi="Arial" w:cs="Arial"/>
          <w:lang w:eastAsia="zh-CN"/>
        </w:rPr>
        <w:t>the following 2 sources</w:t>
      </w:r>
    </w:p>
    <w:p w14:paraId="78A7ED68" w14:textId="77777777" w:rsidR="00813FE6" w:rsidRPr="00813FE6" w:rsidRDefault="00813FE6" w:rsidP="00031DB2">
      <w:pPr>
        <w:numPr>
          <w:ilvl w:val="2"/>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rPr>
        <w:t>R1-2404224, R1-2404561</w:t>
      </w:r>
    </w:p>
    <w:bookmarkEnd w:id="54"/>
    <w:p w14:paraId="5D4BAC0F"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rPr>
        <w:t>The NES gain is 0.42% from one source (R1-2404561) with 75% on-demand SIB1 transmission rate</w:t>
      </w:r>
    </w:p>
    <w:p w14:paraId="3B14B043"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rPr>
        <w:t xml:space="preserve">For Cat 2 BS, medium load, </w:t>
      </w:r>
    </w:p>
    <w:p w14:paraId="23BADB00"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rPr>
        <w:lastRenderedPageBreak/>
        <w:t xml:space="preserve">the NES gain is 6.2% - 10.4% from </w:t>
      </w:r>
      <w:r w:rsidRPr="00813FE6">
        <w:rPr>
          <w:rFonts w:ascii="Arial" w:hAnsi="Arial" w:cs="Arial"/>
          <w:lang w:eastAsia="zh-CN"/>
        </w:rPr>
        <w:t>the following 2 sources</w:t>
      </w:r>
    </w:p>
    <w:p w14:paraId="52704E9D" w14:textId="77777777" w:rsidR="00813FE6" w:rsidRPr="00813FE6" w:rsidRDefault="00813FE6" w:rsidP="00031DB2">
      <w:pPr>
        <w:numPr>
          <w:ilvl w:val="2"/>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rPr>
        <w:t>R1-2404224, R1-2404561</w:t>
      </w:r>
    </w:p>
    <w:p w14:paraId="3984BF0B" w14:textId="77777777" w:rsidR="00813FE6" w:rsidRPr="00813FE6" w:rsidRDefault="00813FE6" w:rsidP="00031DB2">
      <w:pPr>
        <w:numPr>
          <w:ilvl w:val="1"/>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rPr>
        <w:t>The NES gain is 0.12% from one source (R1-2404561) with 75% on-demand SIB1 transmission rate</w:t>
      </w:r>
    </w:p>
    <w:p w14:paraId="34A1D2F4" w14:textId="77777777" w:rsidR="00813FE6" w:rsidRPr="00813FE6" w:rsidRDefault="00813FE6" w:rsidP="00813FE6">
      <w:pPr>
        <w:rPr>
          <w:rFonts w:ascii="Arial" w:hAnsi="Arial" w:cs="Arial"/>
          <w:lang w:eastAsia="x-none"/>
        </w:rPr>
      </w:pPr>
    </w:p>
    <w:p w14:paraId="3F2698D5" w14:textId="77777777" w:rsidR="00813FE6" w:rsidRPr="00813FE6" w:rsidRDefault="00813FE6" w:rsidP="00813FE6">
      <w:pPr>
        <w:rPr>
          <w:rFonts w:ascii="Arial" w:hAnsi="Arial" w:cs="Arial"/>
          <w:b/>
          <w:bCs/>
          <w:lang w:val="en-US" w:eastAsia="x-none"/>
        </w:rPr>
      </w:pPr>
      <w:r w:rsidRPr="00813FE6">
        <w:rPr>
          <w:rFonts w:ascii="Arial" w:hAnsi="Arial" w:cs="Arial"/>
          <w:b/>
          <w:bCs/>
          <w:highlight w:val="green"/>
          <w:lang w:val="en-US" w:eastAsia="x-none"/>
        </w:rPr>
        <w:t>Agreement</w:t>
      </w:r>
    </w:p>
    <w:p w14:paraId="46C1F414" w14:textId="77777777" w:rsidR="00813FE6" w:rsidRPr="00813FE6" w:rsidRDefault="00813FE6" w:rsidP="00813FE6">
      <w:pPr>
        <w:rPr>
          <w:rFonts w:ascii="Arial" w:hAnsi="Arial" w:cs="Arial"/>
          <w:b/>
          <w:bCs/>
        </w:rPr>
      </w:pPr>
      <w:r w:rsidRPr="00813FE6">
        <w:rPr>
          <w:rFonts w:ascii="Arial" w:hAnsi="Arial" w:cs="Arial"/>
          <w:b/>
          <w:bCs/>
        </w:rPr>
        <w:t>For the evaluation of achievable NES gain on NES cell with on-demand SIB1 in idle/inactive mode, the following is observed with 20ms SSB period and 40ms SIB1 period (Case D), FR1, 8 beams, on-demand SIB1 transmission rate &gt; 30%</w:t>
      </w:r>
    </w:p>
    <w:p w14:paraId="19BD6ECC" w14:textId="77777777" w:rsidR="00813FE6" w:rsidRPr="00813FE6" w:rsidRDefault="00813FE6" w:rsidP="00031DB2">
      <w:pPr>
        <w:numPr>
          <w:ilvl w:val="0"/>
          <w:numId w:val="24"/>
        </w:numPr>
        <w:overflowPunct/>
        <w:autoSpaceDE/>
        <w:autoSpaceDN/>
        <w:adjustRightInd/>
        <w:spacing w:after="0"/>
        <w:textAlignment w:val="auto"/>
        <w:rPr>
          <w:rFonts w:ascii="Arial" w:hAnsi="Arial" w:cs="Arial"/>
          <w:b/>
          <w:bCs/>
          <w:lang w:eastAsia="zh-CN"/>
        </w:rPr>
      </w:pPr>
      <w:r w:rsidRPr="00813FE6">
        <w:rPr>
          <w:rFonts w:ascii="Arial" w:eastAsia="PMingLiU" w:hAnsi="Arial" w:cs="Arial"/>
          <w:b/>
          <w:bCs/>
        </w:rPr>
        <w:t xml:space="preserve">For Cat 2 BS, empty/low/medium load, the NES gain is 3.77% - 5.97% from </w:t>
      </w:r>
      <w:r w:rsidRPr="00813FE6">
        <w:rPr>
          <w:rFonts w:ascii="Arial" w:hAnsi="Arial" w:cs="Arial"/>
          <w:b/>
          <w:bCs/>
          <w:lang w:eastAsia="zh-CN"/>
        </w:rPr>
        <w:t>one source (R1-2404561)</w:t>
      </w:r>
    </w:p>
    <w:p w14:paraId="13503F2F" w14:textId="77777777" w:rsidR="00813FE6" w:rsidRPr="00813FE6" w:rsidRDefault="00813FE6" w:rsidP="00813FE6">
      <w:pPr>
        <w:rPr>
          <w:rFonts w:ascii="Arial" w:hAnsi="Arial" w:cs="Arial"/>
          <w:lang w:eastAsia="x-none"/>
        </w:rPr>
      </w:pPr>
    </w:p>
    <w:p w14:paraId="0894B4F6" w14:textId="77777777" w:rsidR="00813FE6" w:rsidRPr="00813FE6" w:rsidRDefault="00813FE6" w:rsidP="00813FE6">
      <w:pPr>
        <w:rPr>
          <w:rFonts w:ascii="Arial" w:hAnsi="Arial" w:cs="Arial"/>
          <w:b/>
          <w:bCs/>
          <w:lang w:val="en-US" w:eastAsia="x-none"/>
        </w:rPr>
      </w:pPr>
      <w:r w:rsidRPr="00813FE6">
        <w:rPr>
          <w:rFonts w:ascii="Arial" w:hAnsi="Arial" w:cs="Arial"/>
          <w:b/>
          <w:bCs/>
          <w:highlight w:val="green"/>
          <w:lang w:val="en-US" w:eastAsia="x-none"/>
        </w:rPr>
        <w:t>Agreement</w:t>
      </w:r>
    </w:p>
    <w:p w14:paraId="4BEEEE66" w14:textId="77777777" w:rsidR="00813FE6" w:rsidRPr="00813FE6" w:rsidRDefault="00813FE6" w:rsidP="00813FE6">
      <w:pPr>
        <w:rPr>
          <w:rFonts w:ascii="Arial" w:hAnsi="Arial" w:cs="Arial"/>
        </w:rPr>
      </w:pPr>
      <w:r w:rsidRPr="00813FE6">
        <w:rPr>
          <w:rFonts w:ascii="Arial" w:hAnsi="Arial" w:cs="Arial"/>
        </w:rPr>
        <w:t>For the evaluation of achievable NES gain on NES cell with on-demand SIB1 in idle/inactive mode, the following is observed with 20ms SSB period and 160ms SIB1 period (Case C), FR1, 8 beams, on-demand SIB1 transmission rate &gt; 30%</w:t>
      </w:r>
    </w:p>
    <w:p w14:paraId="283C9F44" w14:textId="77777777" w:rsidR="00813FE6" w:rsidRPr="00813FE6" w:rsidRDefault="00813FE6" w:rsidP="00031DB2">
      <w:pPr>
        <w:numPr>
          <w:ilvl w:val="0"/>
          <w:numId w:val="24"/>
        </w:numPr>
        <w:overflowPunct/>
        <w:autoSpaceDE/>
        <w:autoSpaceDN/>
        <w:adjustRightInd/>
        <w:spacing w:after="0"/>
        <w:textAlignment w:val="auto"/>
        <w:rPr>
          <w:rFonts w:ascii="Arial" w:hAnsi="Arial" w:cs="Arial"/>
          <w:lang w:eastAsia="zh-CN"/>
        </w:rPr>
      </w:pPr>
      <w:r w:rsidRPr="00813FE6">
        <w:rPr>
          <w:rFonts w:ascii="Arial" w:eastAsia="PMingLiU" w:hAnsi="Arial" w:cs="Arial"/>
        </w:rPr>
        <w:t xml:space="preserve">For Cat 1/Cat 2 BS, empty/low/medium load, the NES gain is 0.31%~3.33% from </w:t>
      </w:r>
      <w:r w:rsidRPr="00813FE6">
        <w:rPr>
          <w:rFonts w:ascii="Arial" w:hAnsi="Arial" w:cs="Arial"/>
          <w:lang w:eastAsia="zh-CN"/>
        </w:rPr>
        <w:t>the following 2 sources</w:t>
      </w:r>
    </w:p>
    <w:p w14:paraId="38B6AFDF" w14:textId="77777777" w:rsidR="00813FE6" w:rsidRPr="00813FE6" w:rsidRDefault="00813FE6" w:rsidP="00031DB2">
      <w:pPr>
        <w:numPr>
          <w:ilvl w:val="1"/>
          <w:numId w:val="24"/>
        </w:numPr>
        <w:overflowPunct/>
        <w:autoSpaceDE/>
        <w:autoSpaceDN/>
        <w:adjustRightInd/>
        <w:spacing w:after="0"/>
        <w:textAlignment w:val="auto"/>
        <w:rPr>
          <w:rFonts w:ascii="Arial" w:eastAsia="PMingLiU" w:hAnsi="Arial" w:cs="Arial"/>
          <w:lang w:val="pt-BR"/>
        </w:rPr>
      </w:pPr>
      <w:r w:rsidRPr="00813FE6">
        <w:rPr>
          <w:rFonts w:ascii="Arial" w:eastAsia="PMingLiU" w:hAnsi="Arial" w:cs="Arial"/>
        </w:rPr>
        <w:t>R1-2404561, R1-2404122</w:t>
      </w:r>
    </w:p>
    <w:p w14:paraId="5385D261" w14:textId="77777777" w:rsidR="00813FE6" w:rsidRPr="00813FE6" w:rsidRDefault="00813FE6" w:rsidP="00813FE6">
      <w:pPr>
        <w:rPr>
          <w:rFonts w:ascii="Arial" w:hAnsi="Arial" w:cs="Arial"/>
          <w:lang w:eastAsia="x-none"/>
        </w:rPr>
      </w:pPr>
    </w:p>
    <w:p w14:paraId="4FE4C14F" w14:textId="77777777" w:rsidR="00813FE6" w:rsidRPr="00813FE6" w:rsidRDefault="00813FE6" w:rsidP="00813FE6">
      <w:pPr>
        <w:rPr>
          <w:rFonts w:ascii="Arial" w:hAnsi="Arial" w:cs="Arial"/>
          <w:b/>
          <w:bCs/>
          <w:lang w:val="en-US" w:eastAsia="x-none"/>
        </w:rPr>
      </w:pPr>
      <w:r w:rsidRPr="00813FE6">
        <w:rPr>
          <w:rFonts w:ascii="Arial" w:hAnsi="Arial" w:cs="Arial"/>
          <w:b/>
          <w:bCs/>
          <w:highlight w:val="green"/>
          <w:lang w:val="en-US" w:eastAsia="x-none"/>
        </w:rPr>
        <w:t>Agreement</w:t>
      </w:r>
    </w:p>
    <w:p w14:paraId="15D8C706" w14:textId="77777777" w:rsidR="00813FE6" w:rsidRPr="00813FE6" w:rsidRDefault="00813FE6" w:rsidP="00813FE6">
      <w:pPr>
        <w:rPr>
          <w:rFonts w:ascii="Arial" w:hAnsi="Arial" w:cs="Arial"/>
        </w:rPr>
      </w:pPr>
      <w:r w:rsidRPr="00813FE6">
        <w:rPr>
          <w:rFonts w:ascii="Arial" w:hAnsi="Arial" w:cs="Arial"/>
        </w:rPr>
        <w:t>For the evaluation of the energy consumption to transmit WUS configuration on NES Cell:</w:t>
      </w:r>
    </w:p>
    <w:p w14:paraId="3857E40F" w14:textId="77777777" w:rsidR="00813FE6" w:rsidRPr="00813FE6" w:rsidRDefault="00813FE6" w:rsidP="00031DB2">
      <w:pPr>
        <w:numPr>
          <w:ilvl w:val="0"/>
          <w:numId w:val="25"/>
        </w:numPr>
        <w:overflowPunct/>
        <w:autoSpaceDE/>
        <w:autoSpaceDN/>
        <w:adjustRightInd/>
        <w:spacing w:after="0"/>
        <w:textAlignment w:val="auto"/>
        <w:rPr>
          <w:rFonts w:ascii="Arial" w:hAnsi="Arial" w:cs="Arial"/>
          <w:lang w:eastAsia="zh-CN"/>
        </w:rPr>
      </w:pPr>
      <w:r w:rsidRPr="00813FE6">
        <w:rPr>
          <w:rFonts w:ascii="Arial" w:hAnsi="Arial" w:cs="Arial"/>
          <w:lang w:eastAsia="zh-TW"/>
        </w:rPr>
        <w:t xml:space="preserve">One source (R1-2405595) reports that for broadcasting WUS configuration using DCI occupying 2 symbols per SSB beam) on NES cell every 80 </w:t>
      </w:r>
      <w:proofErr w:type="spellStart"/>
      <w:r w:rsidRPr="00813FE6">
        <w:rPr>
          <w:rFonts w:ascii="Arial" w:hAnsi="Arial" w:cs="Arial"/>
          <w:lang w:eastAsia="zh-TW"/>
        </w:rPr>
        <w:t>ms</w:t>
      </w:r>
      <w:proofErr w:type="spellEnd"/>
      <w:r w:rsidRPr="00813FE6">
        <w:rPr>
          <w:rFonts w:ascii="Arial" w:hAnsi="Arial" w:cs="Arial"/>
          <w:lang w:eastAsia="zh-TW"/>
        </w:rPr>
        <w:t xml:space="preserve"> on CORESET#0 (48 RBs):</w:t>
      </w:r>
    </w:p>
    <w:p w14:paraId="1ED4D3BD" w14:textId="77777777" w:rsidR="00813FE6" w:rsidRPr="00813FE6" w:rsidRDefault="00813FE6" w:rsidP="00031DB2">
      <w:pPr>
        <w:numPr>
          <w:ilvl w:val="1"/>
          <w:numId w:val="25"/>
        </w:numPr>
        <w:overflowPunct/>
        <w:autoSpaceDE/>
        <w:autoSpaceDN/>
        <w:adjustRightInd/>
        <w:spacing w:after="0"/>
        <w:textAlignment w:val="auto"/>
        <w:rPr>
          <w:rFonts w:ascii="Arial" w:hAnsi="Arial" w:cs="Arial"/>
          <w:lang w:eastAsia="zh-CN"/>
        </w:rPr>
      </w:pPr>
      <w:r w:rsidRPr="00813FE6">
        <w:rPr>
          <w:rFonts w:ascii="Arial" w:hAnsi="Arial" w:cs="Arial"/>
          <w:lang w:eastAsia="zh-TW"/>
        </w:rPr>
        <w:t>For BS category 1, empty/low load, the energy consumption is increased by 6.26%~8.51% over SSB transmission only. The energy saving gain with Case 1 is 40.52% /</w:t>
      </w:r>
      <w:r w:rsidRPr="00813FE6">
        <w:rPr>
          <w:rFonts w:ascii="Arial" w:hAnsi="Arial" w:cs="Arial"/>
        </w:rPr>
        <w:t xml:space="preserve"> </w:t>
      </w:r>
      <w:r w:rsidRPr="00813FE6">
        <w:rPr>
          <w:rFonts w:ascii="Arial" w:hAnsi="Arial" w:cs="Arial"/>
          <w:lang w:eastAsia="zh-TW"/>
        </w:rPr>
        <w:t xml:space="preserve">32.41% for empty/low load over the baseline with 8 beams, SIB-1 period 20ms (baseline), 0% SIB-1 transmission rate (for on demand SIB1). </w:t>
      </w:r>
    </w:p>
    <w:p w14:paraId="569D7142" w14:textId="2EEDA132" w:rsidR="00813FE6" w:rsidRPr="00813FE6" w:rsidRDefault="00813FE6" w:rsidP="00031DB2">
      <w:pPr>
        <w:numPr>
          <w:ilvl w:val="1"/>
          <w:numId w:val="25"/>
        </w:numPr>
        <w:overflowPunct/>
        <w:autoSpaceDE/>
        <w:autoSpaceDN/>
        <w:adjustRightInd/>
        <w:spacing w:after="0"/>
        <w:textAlignment w:val="auto"/>
        <w:rPr>
          <w:rFonts w:ascii="Arial" w:hAnsi="Arial" w:cs="Arial"/>
          <w:lang w:eastAsia="x-none"/>
        </w:rPr>
      </w:pPr>
      <w:r w:rsidRPr="00813FE6">
        <w:rPr>
          <w:rFonts w:ascii="Arial" w:hAnsi="Arial" w:cs="Arial"/>
          <w:lang w:eastAsia="zh-TW"/>
        </w:rPr>
        <w:t>For BS category 2, empty/low load, the energy consumption is increased by 1.55%~2.11% over SSB transmission only. The energy saving gain with Case 1 is 28.25% /</w:t>
      </w:r>
      <w:r w:rsidRPr="00813FE6">
        <w:rPr>
          <w:rFonts w:ascii="Arial" w:hAnsi="Arial" w:cs="Arial"/>
        </w:rPr>
        <w:t xml:space="preserve"> </w:t>
      </w:r>
      <w:r w:rsidRPr="00813FE6">
        <w:rPr>
          <w:rFonts w:ascii="Arial" w:hAnsi="Arial" w:cs="Arial"/>
          <w:lang w:eastAsia="zh-TW"/>
        </w:rPr>
        <w:t>23.03% for empty/low load over the baseline with 8 beams, SIB-1 period 20ms (baseline), 0% SIB-1 transmission rate (for on demand SIB1).</w:t>
      </w:r>
    </w:p>
    <w:p w14:paraId="335C7ECD" w14:textId="77777777" w:rsidR="00C564A3" w:rsidRDefault="00C564A3" w:rsidP="00C564A3">
      <w:pPr>
        <w:overflowPunct/>
        <w:autoSpaceDE/>
        <w:autoSpaceDN/>
        <w:adjustRightInd/>
        <w:spacing w:after="0"/>
        <w:textAlignment w:val="auto"/>
        <w:rPr>
          <w:rFonts w:ascii="Arial" w:hAnsi="Arial" w:cs="Arial"/>
          <w:lang w:eastAsia="zh-TW"/>
        </w:rPr>
      </w:pPr>
    </w:p>
    <w:p w14:paraId="35ED0D66" w14:textId="2BD6669B" w:rsidR="00C564A3" w:rsidRPr="00174DEC" w:rsidRDefault="00C564A3" w:rsidP="00C564A3">
      <w:pPr>
        <w:pStyle w:val="Heading3"/>
        <w:rPr>
          <w:rFonts w:cs="Arial"/>
          <w:b/>
          <w:bCs/>
        </w:rPr>
      </w:pPr>
      <w:bookmarkStart w:id="57" w:name="_Toc164440672"/>
      <w:r w:rsidRPr="00174DEC">
        <w:rPr>
          <w:rFonts w:cs="Arial"/>
          <w:b/>
          <w:bCs/>
        </w:rPr>
        <w:t>RAN1#118</w:t>
      </w:r>
      <w:bookmarkEnd w:id="57"/>
      <w:r w:rsidR="00174DEC" w:rsidRPr="00174DEC">
        <w:rPr>
          <w:rFonts w:cs="Arial"/>
          <w:b/>
          <w:bCs/>
        </w:rPr>
        <w:t xml:space="preserve"> Agreements</w:t>
      </w:r>
    </w:p>
    <w:p w14:paraId="6227D047" w14:textId="77777777" w:rsidR="00C564A3" w:rsidRPr="00C564A3" w:rsidRDefault="00C564A3" w:rsidP="00C564A3">
      <w:pPr>
        <w:rPr>
          <w:rFonts w:ascii="Arial" w:hAnsi="Arial" w:cs="Arial"/>
          <w:lang w:eastAsia="x-none"/>
        </w:rPr>
      </w:pPr>
    </w:p>
    <w:p w14:paraId="2C6E25E9" w14:textId="77777777" w:rsidR="00C564A3" w:rsidRPr="00C564A3" w:rsidRDefault="00C564A3" w:rsidP="00C564A3">
      <w:pPr>
        <w:rPr>
          <w:rFonts w:ascii="Arial" w:hAnsi="Arial" w:cs="Arial"/>
          <w:b/>
          <w:bCs/>
          <w:highlight w:val="green"/>
          <w:lang w:eastAsia="x-none"/>
        </w:rPr>
      </w:pPr>
      <w:r w:rsidRPr="00C564A3">
        <w:rPr>
          <w:rFonts w:ascii="Arial" w:hAnsi="Arial" w:cs="Arial"/>
          <w:b/>
          <w:bCs/>
          <w:highlight w:val="green"/>
          <w:lang w:eastAsia="x-none"/>
        </w:rPr>
        <w:t>Agreement</w:t>
      </w:r>
    </w:p>
    <w:p w14:paraId="18B127A0" w14:textId="77777777" w:rsidR="00C564A3" w:rsidRPr="00C564A3" w:rsidRDefault="00C564A3" w:rsidP="00C564A3">
      <w:pPr>
        <w:rPr>
          <w:rFonts w:ascii="Arial" w:eastAsia="PMingLiU" w:hAnsi="Arial" w:cs="Arial"/>
          <w:bCs/>
          <w:lang w:eastAsia="zh-TW"/>
        </w:rPr>
      </w:pPr>
      <w:r w:rsidRPr="00C564A3">
        <w:rPr>
          <w:rFonts w:ascii="Arial" w:eastAsia="PMingLiU" w:hAnsi="Arial" w:cs="Arial"/>
          <w:bCs/>
          <w:lang w:eastAsia="zh-TW"/>
        </w:rPr>
        <w:t>For further work on on-demand SIB1 in idle/inactive mode, as a baseline, it is assumed that the transmit power control of UL WUS transmission based on PRACH is applied in the same manner as the legacy PRACH transmission.</w:t>
      </w:r>
    </w:p>
    <w:p w14:paraId="5F49DFA4" w14:textId="77777777" w:rsidR="00C564A3" w:rsidRPr="00C564A3" w:rsidRDefault="00C564A3" w:rsidP="00C564A3">
      <w:pPr>
        <w:pStyle w:val="ListParagraph"/>
        <w:numPr>
          <w:ilvl w:val="0"/>
          <w:numId w:val="14"/>
        </w:numPr>
        <w:overflowPunct/>
        <w:autoSpaceDE/>
        <w:autoSpaceDN/>
        <w:adjustRightInd/>
        <w:textAlignment w:val="auto"/>
        <w:rPr>
          <w:rFonts w:ascii="Arial" w:eastAsia="PMingLiU" w:hAnsi="Arial" w:cs="Arial"/>
          <w:bCs/>
          <w:lang w:eastAsia="zh-TW"/>
        </w:rPr>
      </w:pPr>
      <w:r w:rsidRPr="00C564A3">
        <w:rPr>
          <w:rFonts w:ascii="Arial" w:eastAsia="PMingLiU" w:hAnsi="Arial" w:cs="Arial"/>
          <w:bCs/>
          <w:lang w:eastAsia="zh-TW"/>
        </w:rPr>
        <w:t>FFS: Potential optimization of the power ramp-up procedure</w:t>
      </w:r>
    </w:p>
    <w:p w14:paraId="30159176" w14:textId="77777777" w:rsidR="00C564A3" w:rsidRPr="00C564A3" w:rsidRDefault="00C564A3" w:rsidP="00C564A3">
      <w:pPr>
        <w:rPr>
          <w:rFonts w:ascii="Arial" w:hAnsi="Arial" w:cs="Arial"/>
          <w:lang w:eastAsia="x-none"/>
        </w:rPr>
      </w:pPr>
    </w:p>
    <w:p w14:paraId="467A3183" w14:textId="77777777" w:rsidR="00C564A3" w:rsidRPr="00C564A3" w:rsidRDefault="00C564A3" w:rsidP="00C564A3">
      <w:pPr>
        <w:rPr>
          <w:rFonts w:ascii="Arial" w:hAnsi="Arial" w:cs="Arial"/>
          <w:b/>
          <w:bCs/>
          <w:highlight w:val="green"/>
          <w:lang w:eastAsia="x-none"/>
        </w:rPr>
      </w:pPr>
      <w:r w:rsidRPr="00C564A3">
        <w:rPr>
          <w:rFonts w:ascii="Arial" w:hAnsi="Arial" w:cs="Arial"/>
          <w:b/>
          <w:bCs/>
          <w:highlight w:val="green"/>
          <w:lang w:eastAsia="x-none"/>
        </w:rPr>
        <w:t>Agreement</w:t>
      </w:r>
    </w:p>
    <w:p w14:paraId="58CA39AB" w14:textId="77777777" w:rsidR="00C564A3" w:rsidRPr="00C564A3" w:rsidRDefault="00C564A3" w:rsidP="00C564A3">
      <w:pPr>
        <w:rPr>
          <w:rFonts w:ascii="Arial" w:eastAsia="PMingLiU" w:hAnsi="Arial" w:cs="Arial"/>
          <w:bCs/>
          <w:lang w:eastAsia="zh-TW"/>
        </w:rPr>
      </w:pPr>
      <w:r w:rsidRPr="00C564A3">
        <w:rPr>
          <w:rFonts w:ascii="Arial" w:eastAsia="PMingLiU" w:hAnsi="Arial" w:cs="Arial"/>
          <w:bCs/>
          <w:lang w:eastAsia="zh-TW"/>
        </w:rPr>
        <w:t xml:space="preserve">For further work on on-demand SIB1 in idle/inactive mode related to </w:t>
      </w:r>
      <w:r w:rsidRPr="00C564A3">
        <w:rPr>
          <w:rFonts w:ascii="Arial" w:eastAsia="Malgun Gothic" w:hAnsi="Arial" w:cs="Arial"/>
          <w:bCs/>
          <w:lang w:eastAsia="ko-KR"/>
        </w:rPr>
        <w:t xml:space="preserve">dedicated </w:t>
      </w:r>
      <w:r w:rsidRPr="00C564A3">
        <w:rPr>
          <w:rFonts w:ascii="Arial" w:eastAsia="PMingLiU" w:hAnsi="Arial" w:cs="Arial"/>
          <w:bCs/>
          <w:lang w:eastAsia="zh-TW"/>
        </w:rPr>
        <w:t xml:space="preserve">PRACH resource usage, RAN1 to study the following options: </w:t>
      </w:r>
    </w:p>
    <w:p w14:paraId="61132F1C" w14:textId="77777777" w:rsidR="00C564A3" w:rsidRPr="00C564A3" w:rsidRDefault="00C564A3" w:rsidP="00C564A3">
      <w:pPr>
        <w:pStyle w:val="1"/>
        <w:numPr>
          <w:ilvl w:val="0"/>
          <w:numId w:val="14"/>
        </w:numPr>
        <w:ind w:leftChars="0"/>
        <w:rPr>
          <w:rFonts w:ascii="Arial" w:eastAsia="PMingLiU" w:hAnsi="Arial" w:cs="Arial"/>
          <w:bCs/>
          <w:lang w:eastAsia="zh-TW"/>
        </w:rPr>
      </w:pPr>
      <w:bookmarkStart w:id="58" w:name="OLE_LINK477"/>
      <w:r w:rsidRPr="00C564A3">
        <w:rPr>
          <w:rFonts w:ascii="Arial" w:eastAsia="PMingLiU" w:hAnsi="Arial" w:cs="Arial"/>
          <w:bCs/>
          <w:lang w:eastAsia="zh-TW"/>
        </w:rPr>
        <w:t xml:space="preserve">Option 1 (shared RO): The dedicated WUS resource shares the same PRACH resource pool with PRACH resource for other usages. </w:t>
      </w:r>
    </w:p>
    <w:p w14:paraId="380324C8" w14:textId="77777777" w:rsidR="00C564A3" w:rsidRPr="00C564A3" w:rsidRDefault="00C564A3" w:rsidP="00C564A3">
      <w:pPr>
        <w:pStyle w:val="1"/>
        <w:numPr>
          <w:ilvl w:val="0"/>
          <w:numId w:val="14"/>
        </w:numPr>
        <w:ind w:leftChars="0"/>
        <w:rPr>
          <w:rFonts w:ascii="Arial" w:eastAsia="PMingLiU" w:hAnsi="Arial" w:cs="Arial"/>
          <w:bCs/>
          <w:lang w:eastAsia="zh-TW"/>
        </w:rPr>
      </w:pPr>
      <w:r w:rsidRPr="00C564A3">
        <w:rPr>
          <w:rFonts w:ascii="Arial" w:eastAsia="PMingLiU" w:hAnsi="Arial" w:cs="Arial"/>
          <w:bCs/>
          <w:lang w:eastAsia="zh-TW"/>
        </w:rPr>
        <w:t>Option 2 (separated RO): The dedicated WUS resource uses an independent RACH resource pool with PRACH resource for other usages.</w:t>
      </w:r>
      <w:bookmarkEnd w:id="58"/>
    </w:p>
    <w:p w14:paraId="6BA6DDCD" w14:textId="77777777" w:rsidR="00C564A3" w:rsidRPr="00C564A3" w:rsidRDefault="00C564A3" w:rsidP="00C564A3">
      <w:pPr>
        <w:rPr>
          <w:rFonts w:ascii="Arial" w:hAnsi="Arial" w:cs="Arial"/>
          <w:lang w:eastAsia="x-none"/>
        </w:rPr>
      </w:pPr>
    </w:p>
    <w:p w14:paraId="7B97F6CF" w14:textId="77777777" w:rsidR="00C564A3" w:rsidRPr="00C564A3" w:rsidRDefault="00C564A3" w:rsidP="00C564A3">
      <w:pPr>
        <w:rPr>
          <w:rFonts w:ascii="Arial" w:hAnsi="Arial" w:cs="Arial"/>
          <w:b/>
          <w:bCs/>
          <w:highlight w:val="green"/>
          <w:lang w:eastAsia="x-none"/>
        </w:rPr>
      </w:pPr>
      <w:r w:rsidRPr="00C564A3">
        <w:rPr>
          <w:rFonts w:ascii="Arial" w:hAnsi="Arial" w:cs="Arial"/>
          <w:b/>
          <w:bCs/>
          <w:highlight w:val="green"/>
          <w:lang w:eastAsia="x-none"/>
        </w:rPr>
        <w:t>Agreement</w:t>
      </w:r>
    </w:p>
    <w:p w14:paraId="0FE44E6D" w14:textId="77777777" w:rsidR="00C564A3" w:rsidRPr="00C564A3" w:rsidRDefault="00C564A3" w:rsidP="00C564A3">
      <w:pPr>
        <w:pStyle w:val="NormalWeb"/>
        <w:spacing w:before="0" w:beforeAutospacing="0" w:after="0" w:afterAutospacing="0"/>
        <w:rPr>
          <w:sz w:val="20"/>
          <w:szCs w:val="20"/>
        </w:rPr>
      </w:pPr>
      <w:r w:rsidRPr="00C564A3">
        <w:rPr>
          <w:rFonts w:eastAsia="Batang"/>
          <w:color w:val="000000"/>
          <w:kern w:val="24"/>
          <w:sz w:val="20"/>
          <w:szCs w:val="20"/>
          <w:lang w:val="en-GB"/>
        </w:rPr>
        <w:t>RAN1 not to support on-demand SIB1 request that is combined with an initial access to perform RRC connection establishment/resume on the NES cell.</w:t>
      </w:r>
    </w:p>
    <w:p w14:paraId="44A15C60" w14:textId="77777777" w:rsidR="00C564A3" w:rsidRPr="00C564A3" w:rsidRDefault="00C564A3" w:rsidP="00C564A3">
      <w:pPr>
        <w:rPr>
          <w:rFonts w:ascii="Arial" w:hAnsi="Arial" w:cs="Arial"/>
          <w:lang w:eastAsia="x-none"/>
        </w:rPr>
      </w:pPr>
    </w:p>
    <w:p w14:paraId="7D61B23A" w14:textId="77777777" w:rsidR="00C564A3" w:rsidRPr="00C564A3" w:rsidRDefault="00C564A3" w:rsidP="00C564A3">
      <w:pPr>
        <w:rPr>
          <w:rFonts w:ascii="Arial" w:hAnsi="Arial" w:cs="Arial"/>
          <w:b/>
          <w:bCs/>
          <w:highlight w:val="green"/>
          <w:lang w:eastAsia="x-none"/>
        </w:rPr>
      </w:pPr>
      <w:r w:rsidRPr="00C564A3">
        <w:rPr>
          <w:rFonts w:ascii="Arial" w:hAnsi="Arial" w:cs="Arial"/>
          <w:b/>
          <w:bCs/>
          <w:highlight w:val="green"/>
          <w:lang w:eastAsia="x-none"/>
        </w:rPr>
        <w:t>Agreement</w:t>
      </w:r>
    </w:p>
    <w:p w14:paraId="27FF55BB" w14:textId="77777777" w:rsidR="00C564A3" w:rsidRPr="00C564A3" w:rsidRDefault="00C564A3" w:rsidP="00C564A3">
      <w:pPr>
        <w:rPr>
          <w:rFonts w:ascii="Arial" w:eastAsia="PMingLiU" w:hAnsi="Arial" w:cs="Arial"/>
          <w:b/>
          <w:lang w:eastAsia="zh-TW"/>
        </w:rPr>
      </w:pPr>
      <w:r w:rsidRPr="00C564A3">
        <w:rPr>
          <w:rFonts w:ascii="Arial" w:hAnsi="Arial" w:cs="Arial"/>
          <w:lang w:val="en-US" w:eastAsia="zh-CN"/>
        </w:rPr>
        <w:t>RAN1 assumes the UE is expected to receive the RAR responding to the preamble transmission for Msg1-based on-demand SIB1 procedure, as the baseline.</w:t>
      </w:r>
    </w:p>
    <w:p w14:paraId="0988A7C0" w14:textId="77777777" w:rsidR="00C564A3" w:rsidRPr="00C564A3" w:rsidRDefault="00C564A3" w:rsidP="00C564A3">
      <w:pPr>
        <w:rPr>
          <w:rFonts w:ascii="Arial" w:hAnsi="Arial" w:cs="Arial"/>
          <w:lang w:eastAsia="x-none"/>
        </w:rPr>
      </w:pPr>
    </w:p>
    <w:p w14:paraId="5A9828CC" w14:textId="77777777" w:rsidR="00C564A3" w:rsidRPr="00C564A3" w:rsidRDefault="00C564A3" w:rsidP="00C564A3">
      <w:pPr>
        <w:rPr>
          <w:rFonts w:ascii="Arial" w:hAnsi="Arial" w:cs="Arial"/>
          <w:b/>
          <w:bCs/>
          <w:highlight w:val="green"/>
          <w:lang w:eastAsia="x-none"/>
        </w:rPr>
      </w:pPr>
      <w:r w:rsidRPr="00C564A3">
        <w:rPr>
          <w:rFonts w:ascii="Arial" w:hAnsi="Arial" w:cs="Arial"/>
          <w:b/>
          <w:bCs/>
          <w:highlight w:val="green"/>
          <w:lang w:eastAsia="x-none"/>
        </w:rPr>
        <w:t>Agreement</w:t>
      </w:r>
    </w:p>
    <w:p w14:paraId="1A61EEDB" w14:textId="77777777" w:rsidR="00C564A3" w:rsidRPr="00C564A3" w:rsidRDefault="00C564A3" w:rsidP="00C564A3">
      <w:pPr>
        <w:rPr>
          <w:rFonts w:ascii="Arial" w:eastAsia="PMingLiU" w:hAnsi="Arial" w:cs="Arial"/>
          <w:bCs/>
          <w:lang w:eastAsia="zh-TW"/>
        </w:rPr>
      </w:pPr>
      <w:r w:rsidRPr="00C564A3">
        <w:rPr>
          <w:rFonts w:ascii="Arial" w:eastAsia="PMingLiU" w:hAnsi="Arial" w:cs="Arial"/>
          <w:bCs/>
          <w:lang w:eastAsia="zh-TW"/>
        </w:rPr>
        <w:t xml:space="preserve">At least for Case-2: For further work on type 0 PDCCH monitoring occasions for on demand SIB1, on the </w:t>
      </w:r>
      <w:bookmarkStart w:id="59" w:name="OLE_LINK433"/>
      <w:r w:rsidRPr="00C564A3">
        <w:rPr>
          <w:rFonts w:ascii="Arial" w:eastAsia="PMingLiU" w:hAnsi="Arial" w:cs="Arial"/>
          <w:bCs/>
          <w:lang w:eastAsia="zh-TW"/>
        </w:rPr>
        <w:t>starting time and duration</w:t>
      </w:r>
      <w:bookmarkEnd w:id="59"/>
      <w:r w:rsidRPr="00C564A3">
        <w:rPr>
          <w:rFonts w:ascii="Arial" w:eastAsia="PMingLiU" w:hAnsi="Arial" w:cs="Arial"/>
          <w:bCs/>
          <w:lang w:eastAsia="zh-TW"/>
        </w:rPr>
        <w:t xml:space="preserve"> of the time window of type 0 PDCCH monitoring occasions, RAN1 to down select from the following two options:</w:t>
      </w:r>
    </w:p>
    <w:p w14:paraId="3A150BBE" w14:textId="77777777" w:rsidR="00C564A3" w:rsidRPr="00C564A3" w:rsidRDefault="00C564A3" w:rsidP="00C564A3">
      <w:pPr>
        <w:pStyle w:val="ListParagraph"/>
        <w:numPr>
          <w:ilvl w:val="0"/>
          <w:numId w:val="14"/>
        </w:numPr>
        <w:overflowPunct/>
        <w:autoSpaceDE/>
        <w:autoSpaceDN/>
        <w:adjustRightInd/>
        <w:textAlignment w:val="auto"/>
        <w:rPr>
          <w:rFonts w:ascii="Arial" w:eastAsia="PMingLiU" w:hAnsi="Arial" w:cs="Arial"/>
          <w:bCs/>
          <w:lang w:eastAsia="zh-TW"/>
        </w:rPr>
      </w:pPr>
      <w:r w:rsidRPr="00C564A3">
        <w:rPr>
          <w:rFonts w:ascii="Arial" w:eastAsia="PMingLiU" w:hAnsi="Arial" w:cs="Arial"/>
          <w:bCs/>
          <w:lang w:eastAsia="zh-TW"/>
        </w:rPr>
        <w:t xml:space="preserve">Option 1: </w:t>
      </w:r>
      <w:bookmarkStart w:id="60" w:name="OLE_LINK434"/>
      <w:r w:rsidRPr="00C564A3">
        <w:rPr>
          <w:rFonts w:ascii="Arial" w:eastAsia="PMingLiU" w:hAnsi="Arial" w:cs="Arial"/>
          <w:bCs/>
          <w:lang w:eastAsia="zh-TW"/>
        </w:rPr>
        <w:t>starting time and duration are indicated in</w:t>
      </w:r>
      <w:bookmarkEnd w:id="60"/>
      <w:r w:rsidRPr="00C564A3">
        <w:rPr>
          <w:rFonts w:ascii="Arial" w:eastAsia="PMingLiU" w:hAnsi="Arial" w:cs="Arial"/>
          <w:bCs/>
          <w:lang w:eastAsia="zh-TW"/>
        </w:rPr>
        <w:t xml:space="preserve"> RAR </w:t>
      </w:r>
      <w:bookmarkStart w:id="61" w:name="OLE_LINK439"/>
      <w:r w:rsidRPr="00C564A3">
        <w:rPr>
          <w:rFonts w:ascii="Arial" w:eastAsia="PMingLiU" w:hAnsi="Arial" w:cs="Arial"/>
          <w:bCs/>
          <w:lang w:eastAsia="zh-TW"/>
        </w:rPr>
        <w:t>of the UL-WUS transmission</w:t>
      </w:r>
      <w:bookmarkEnd w:id="61"/>
    </w:p>
    <w:p w14:paraId="54705D1A" w14:textId="77777777" w:rsidR="00C564A3" w:rsidRPr="00C564A3" w:rsidRDefault="00C564A3" w:rsidP="00C564A3">
      <w:pPr>
        <w:pStyle w:val="ListParagraph"/>
        <w:numPr>
          <w:ilvl w:val="0"/>
          <w:numId w:val="14"/>
        </w:numPr>
        <w:overflowPunct/>
        <w:autoSpaceDE/>
        <w:autoSpaceDN/>
        <w:adjustRightInd/>
        <w:textAlignment w:val="auto"/>
        <w:rPr>
          <w:rFonts w:ascii="Arial" w:eastAsia="PMingLiU" w:hAnsi="Arial" w:cs="Arial"/>
          <w:bCs/>
          <w:lang w:eastAsia="zh-TW"/>
        </w:rPr>
      </w:pPr>
      <w:r w:rsidRPr="00C564A3">
        <w:rPr>
          <w:rFonts w:ascii="Arial" w:eastAsia="PMingLiU" w:hAnsi="Arial" w:cs="Arial"/>
          <w:bCs/>
          <w:lang w:eastAsia="zh-TW"/>
        </w:rPr>
        <w:t>Option 2: starting time and duration are indicated in the UL WUS configuration</w:t>
      </w:r>
    </w:p>
    <w:p w14:paraId="75B0898E" w14:textId="77777777" w:rsidR="00C564A3" w:rsidRPr="00C564A3" w:rsidRDefault="00C564A3" w:rsidP="00C564A3">
      <w:pPr>
        <w:rPr>
          <w:rFonts w:ascii="Arial" w:hAnsi="Arial" w:cs="Arial"/>
          <w:lang w:eastAsia="x-none"/>
        </w:rPr>
      </w:pPr>
    </w:p>
    <w:p w14:paraId="109A07FF" w14:textId="77777777" w:rsidR="00C564A3" w:rsidRPr="00C564A3" w:rsidRDefault="00C564A3" w:rsidP="00C564A3">
      <w:pPr>
        <w:rPr>
          <w:rFonts w:ascii="Arial" w:hAnsi="Arial" w:cs="Arial"/>
          <w:b/>
          <w:bCs/>
          <w:highlight w:val="green"/>
          <w:lang w:eastAsia="x-none"/>
        </w:rPr>
      </w:pPr>
      <w:r w:rsidRPr="00C564A3">
        <w:rPr>
          <w:rFonts w:ascii="Arial" w:hAnsi="Arial" w:cs="Arial"/>
          <w:b/>
          <w:bCs/>
          <w:highlight w:val="green"/>
          <w:lang w:eastAsia="x-none"/>
        </w:rPr>
        <w:t>Agreement</w:t>
      </w:r>
    </w:p>
    <w:p w14:paraId="00317B69" w14:textId="77777777" w:rsidR="00C564A3" w:rsidRPr="00C564A3" w:rsidRDefault="00C564A3" w:rsidP="00C564A3">
      <w:pPr>
        <w:rPr>
          <w:rFonts w:ascii="Arial" w:eastAsia="PMingLiU" w:hAnsi="Arial" w:cs="Arial"/>
          <w:bCs/>
          <w:lang w:eastAsia="zh-TW"/>
        </w:rPr>
      </w:pPr>
      <w:r w:rsidRPr="00C564A3">
        <w:rPr>
          <w:rFonts w:ascii="Arial" w:eastAsia="PMingLiU" w:hAnsi="Arial" w:cs="Arial"/>
          <w:bCs/>
          <w:lang w:eastAsia="zh-TW"/>
        </w:rPr>
        <w:t xml:space="preserve">At least for Case-2: For further work on type 0 PDCCH monitoring occasions for on demand SIB1, on </w:t>
      </w:r>
      <w:bookmarkStart w:id="62" w:name="OLE_LINK438"/>
      <w:r w:rsidRPr="00C564A3">
        <w:rPr>
          <w:rFonts w:ascii="Arial" w:eastAsia="PMingLiU" w:hAnsi="Arial" w:cs="Arial"/>
          <w:bCs/>
          <w:lang w:eastAsia="zh-TW"/>
        </w:rPr>
        <w:t>reference time point</w:t>
      </w:r>
      <w:bookmarkEnd w:id="62"/>
      <w:r w:rsidRPr="00C564A3">
        <w:rPr>
          <w:rFonts w:ascii="Arial" w:eastAsia="PMingLiU" w:hAnsi="Arial" w:cs="Arial"/>
          <w:bCs/>
          <w:lang w:eastAsia="zh-TW"/>
        </w:rPr>
        <w:t xml:space="preserve"> to determine the window starting time, RAN1 to down select from the following two options:</w:t>
      </w:r>
    </w:p>
    <w:p w14:paraId="05582059" w14:textId="77777777" w:rsidR="00C564A3" w:rsidRPr="00C564A3" w:rsidRDefault="00C564A3" w:rsidP="00C564A3">
      <w:pPr>
        <w:pStyle w:val="ListParagraph"/>
        <w:numPr>
          <w:ilvl w:val="0"/>
          <w:numId w:val="14"/>
        </w:numPr>
        <w:overflowPunct/>
        <w:autoSpaceDE/>
        <w:autoSpaceDN/>
        <w:adjustRightInd/>
        <w:textAlignment w:val="auto"/>
        <w:rPr>
          <w:rFonts w:ascii="Arial" w:eastAsia="PMingLiU" w:hAnsi="Arial" w:cs="Arial"/>
          <w:bCs/>
          <w:lang w:eastAsia="zh-TW"/>
        </w:rPr>
      </w:pPr>
      <w:r w:rsidRPr="00C564A3">
        <w:rPr>
          <w:rFonts w:ascii="Arial" w:eastAsia="PMingLiU" w:hAnsi="Arial" w:cs="Arial"/>
          <w:bCs/>
          <w:lang w:eastAsia="zh-TW"/>
        </w:rPr>
        <w:t xml:space="preserve">Option 1: </w:t>
      </w:r>
      <w:bookmarkStart w:id="63" w:name="OLE_LINK440"/>
      <w:r w:rsidRPr="00C564A3">
        <w:rPr>
          <w:rFonts w:ascii="Arial" w:eastAsia="PMingLiU" w:hAnsi="Arial" w:cs="Arial"/>
          <w:bCs/>
          <w:lang w:eastAsia="zh-TW"/>
        </w:rPr>
        <w:t xml:space="preserve">The reference time point is defined based on the </w:t>
      </w:r>
      <w:bookmarkEnd w:id="63"/>
      <w:r w:rsidRPr="00C564A3">
        <w:rPr>
          <w:rFonts w:ascii="Arial" w:eastAsia="PMingLiU" w:hAnsi="Arial" w:cs="Arial"/>
          <w:bCs/>
          <w:lang w:eastAsia="zh-TW"/>
        </w:rPr>
        <w:t>RAR reception time of the UL-WUS transmission</w:t>
      </w:r>
    </w:p>
    <w:p w14:paraId="20DDA876" w14:textId="77777777" w:rsidR="00C564A3" w:rsidRPr="00C564A3" w:rsidRDefault="00C564A3" w:rsidP="00C564A3">
      <w:pPr>
        <w:pStyle w:val="ListParagraph"/>
        <w:numPr>
          <w:ilvl w:val="1"/>
          <w:numId w:val="14"/>
        </w:numPr>
        <w:overflowPunct/>
        <w:autoSpaceDE/>
        <w:autoSpaceDN/>
        <w:adjustRightInd/>
        <w:textAlignment w:val="auto"/>
        <w:rPr>
          <w:rFonts w:ascii="Arial" w:eastAsia="PMingLiU" w:hAnsi="Arial" w:cs="Arial"/>
          <w:bCs/>
          <w:lang w:eastAsia="zh-TW"/>
        </w:rPr>
      </w:pPr>
      <w:r w:rsidRPr="00C564A3">
        <w:rPr>
          <w:rFonts w:ascii="Arial" w:eastAsia="PMingLiU" w:hAnsi="Arial" w:cs="Arial"/>
          <w:bCs/>
          <w:lang w:eastAsia="zh-TW"/>
        </w:rPr>
        <w:t>FFS: Definition of RAR reception time</w:t>
      </w:r>
    </w:p>
    <w:p w14:paraId="72948C91" w14:textId="77777777" w:rsidR="00C564A3" w:rsidRPr="00C564A3" w:rsidRDefault="00C564A3" w:rsidP="00C564A3">
      <w:pPr>
        <w:pStyle w:val="ListParagraph"/>
        <w:numPr>
          <w:ilvl w:val="0"/>
          <w:numId w:val="14"/>
        </w:numPr>
        <w:overflowPunct/>
        <w:autoSpaceDE/>
        <w:autoSpaceDN/>
        <w:adjustRightInd/>
        <w:textAlignment w:val="auto"/>
        <w:rPr>
          <w:rFonts w:ascii="Arial" w:eastAsia="PMingLiU" w:hAnsi="Arial" w:cs="Arial"/>
          <w:bCs/>
          <w:lang w:eastAsia="zh-TW"/>
        </w:rPr>
      </w:pPr>
      <w:r w:rsidRPr="00C564A3">
        <w:rPr>
          <w:rFonts w:ascii="Arial" w:eastAsia="PMingLiU" w:hAnsi="Arial" w:cs="Arial"/>
          <w:bCs/>
          <w:lang w:eastAsia="zh-TW"/>
        </w:rPr>
        <w:t>Option 2: The reference time point is defined based on the UL-WUS transmission time</w:t>
      </w:r>
    </w:p>
    <w:p w14:paraId="47E19E8F" w14:textId="77777777" w:rsidR="00C564A3" w:rsidRPr="00C564A3" w:rsidRDefault="00C564A3" w:rsidP="00C564A3">
      <w:pPr>
        <w:pStyle w:val="ListParagraph"/>
        <w:numPr>
          <w:ilvl w:val="0"/>
          <w:numId w:val="14"/>
        </w:numPr>
        <w:overflowPunct/>
        <w:autoSpaceDE/>
        <w:autoSpaceDN/>
        <w:adjustRightInd/>
        <w:textAlignment w:val="auto"/>
        <w:rPr>
          <w:rFonts w:ascii="Arial" w:eastAsia="PMingLiU" w:hAnsi="Arial" w:cs="Arial"/>
          <w:bCs/>
          <w:lang w:eastAsia="zh-TW"/>
        </w:rPr>
      </w:pPr>
      <w:r w:rsidRPr="00C564A3">
        <w:rPr>
          <w:rFonts w:ascii="Arial" w:eastAsia="PMingLiU" w:hAnsi="Arial" w:cs="Arial"/>
          <w:bCs/>
          <w:lang w:eastAsia="zh-TW"/>
        </w:rPr>
        <w:t>Option 3: The reference time point is defined based on the RAR window of the UL-WUS transmission</w:t>
      </w:r>
    </w:p>
    <w:p w14:paraId="358CAA31" w14:textId="77777777" w:rsidR="00C564A3" w:rsidRPr="00C564A3" w:rsidRDefault="00C564A3" w:rsidP="00C564A3">
      <w:pPr>
        <w:rPr>
          <w:rFonts w:ascii="Arial" w:hAnsi="Arial" w:cs="Arial"/>
          <w:lang w:eastAsia="x-none"/>
        </w:rPr>
      </w:pPr>
    </w:p>
    <w:p w14:paraId="7069F642" w14:textId="77777777" w:rsidR="00C564A3" w:rsidRPr="00C564A3" w:rsidRDefault="00C564A3" w:rsidP="00C564A3">
      <w:pPr>
        <w:rPr>
          <w:rFonts w:ascii="Arial" w:hAnsi="Arial" w:cs="Arial"/>
          <w:b/>
          <w:bCs/>
          <w:highlight w:val="green"/>
          <w:lang w:eastAsia="x-none"/>
        </w:rPr>
      </w:pPr>
      <w:r w:rsidRPr="00C564A3">
        <w:rPr>
          <w:rFonts w:ascii="Arial" w:hAnsi="Arial" w:cs="Arial"/>
          <w:b/>
          <w:bCs/>
          <w:highlight w:val="green"/>
          <w:lang w:eastAsia="x-none"/>
        </w:rPr>
        <w:t>Agreement</w:t>
      </w:r>
    </w:p>
    <w:p w14:paraId="2C1947BA" w14:textId="77777777" w:rsidR="00C564A3" w:rsidRPr="00C564A3" w:rsidRDefault="00C564A3" w:rsidP="00C564A3">
      <w:pPr>
        <w:rPr>
          <w:rFonts w:ascii="Arial" w:eastAsia="PMingLiU" w:hAnsi="Arial" w:cs="Arial"/>
          <w:bCs/>
          <w:lang w:eastAsia="zh-TW"/>
        </w:rPr>
      </w:pPr>
      <w:r w:rsidRPr="00C564A3">
        <w:rPr>
          <w:rFonts w:ascii="Arial" w:eastAsia="PMingLiU" w:hAnsi="Arial" w:cs="Arial"/>
          <w:bCs/>
          <w:lang w:eastAsia="zh-TW"/>
        </w:rPr>
        <w:t>For on-demand SIB1 in idle/inactive mode, Case 3 (Option 2+B+Y) is feasible from RAN1 perspective for some scenarios. Case 3 (Option 2+B+Y) is lower priority compared to Case 2 from RAN1 perspective.</w:t>
      </w:r>
    </w:p>
    <w:p w14:paraId="60E166E3" w14:textId="77777777" w:rsidR="00C564A3" w:rsidRPr="00C564A3" w:rsidRDefault="00C564A3" w:rsidP="00C564A3">
      <w:pPr>
        <w:numPr>
          <w:ilvl w:val="0"/>
          <w:numId w:val="14"/>
        </w:numPr>
        <w:overflowPunct/>
        <w:autoSpaceDE/>
        <w:autoSpaceDN/>
        <w:adjustRightInd/>
        <w:spacing w:after="0"/>
        <w:textAlignment w:val="auto"/>
        <w:rPr>
          <w:rFonts w:ascii="Arial" w:eastAsia="PMingLiU" w:hAnsi="Arial" w:cs="Arial"/>
          <w:bCs/>
          <w:lang w:eastAsia="zh-TW"/>
        </w:rPr>
      </w:pPr>
      <w:r w:rsidRPr="00C564A3">
        <w:rPr>
          <w:rFonts w:ascii="Arial" w:eastAsia="PMingLiU" w:hAnsi="Arial" w:cs="Arial"/>
          <w:bCs/>
          <w:lang w:eastAsia="zh-TW"/>
        </w:rPr>
        <w:t>RAN1 is inconclusive on whether the required specification support is justified by the observed NES gain for Case 3</w:t>
      </w:r>
    </w:p>
    <w:p w14:paraId="4234F4C5" w14:textId="77777777" w:rsidR="00C564A3" w:rsidRPr="00C564A3" w:rsidRDefault="00C564A3" w:rsidP="00C564A3">
      <w:pPr>
        <w:rPr>
          <w:rFonts w:ascii="Arial" w:hAnsi="Arial" w:cs="Arial"/>
          <w:lang w:eastAsia="x-none"/>
        </w:rPr>
      </w:pPr>
    </w:p>
    <w:p w14:paraId="049F0F66" w14:textId="77777777" w:rsidR="00C564A3" w:rsidRPr="00C564A3" w:rsidRDefault="00C564A3" w:rsidP="00C564A3">
      <w:pPr>
        <w:rPr>
          <w:rFonts w:ascii="Arial" w:eastAsia="PMingLiU" w:hAnsi="Arial" w:cs="Arial"/>
          <w:b/>
          <w:lang w:eastAsia="zh-TW"/>
        </w:rPr>
      </w:pPr>
      <w:r w:rsidRPr="00C564A3">
        <w:rPr>
          <w:rFonts w:ascii="Arial" w:eastAsia="PMingLiU" w:hAnsi="Arial" w:cs="Arial"/>
          <w:b/>
          <w:lang w:eastAsia="zh-TW"/>
        </w:rPr>
        <w:t>Conclusion</w:t>
      </w:r>
    </w:p>
    <w:p w14:paraId="651E69C2" w14:textId="77777777" w:rsidR="00C564A3" w:rsidRPr="00C564A3" w:rsidRDefault="00C564A3" w:rsidP="00C564A3">
      <w:pPr>
        <w:pStyle w:val="ListParagraph"/>
        <w:ind w:left="0"/>
        <w:rPr>
          <w:rFonts w:ascii="Arial" w:eastAsia="PMingLiU" w:hAnsi="Arial" w:cs="Arial"/>
          <w:bCs/>
          <w:lang w:eastAsia="zh-TW"/>
        </w:rPr>
      </w:pPr>
      <w:r w:rsidRPr="00C564A3">
        <w:rPr>
          <w:rFonts w:ascii="Arial" w:eastAsia="PMingLiU" w:hAnsi="Arial" w:cs="Arial"/>
          <w:bCs/>
          <w:lang w:eastAsia="zh-TW"/>
        </w:rPr>
        <w:t>For on-demand SIB1 in idle/inactive mode, RAN1 was not able to achieve consensus to support Case 1 (Option 1+A+X) in Rel-19, while Case 1 is technically possible from RAN1’s perspective.</w:t>
      </w:r>
    </w:p>
    <w:p w14:paraId="5ACC3009" w14:textId="77777777" w:rsidR="00C564A3" w:rsidRPr="00C564A3" w:rsidRDefault="00C564A3" w:rsidP="00C564A3">
      <w:pPr>
        <w:rPr>
          <w:rFonts w:ascii="Arial" w:hAnsi="Arial" w:cs="Arial"/>
          <w:lang w:eastAsia="x-none"/>
        </w:rPr>
      </w:pPr>
    </w:p>
    <w:p w14:paraId="665BAD12" w14:textId="77777777" w:rsidR="00C564A3" w:rsidRPr="00C564A3" w:rsidRDefault="00C564A3" w:rsidP="00C564A3">
      <w:pPr>
        <w:rPr>
          <w:rFonts w:ascii="Arial" w:hAnsi="Arial" w:cs="Arial"/>
          <w:b/>
          <w:bCs/>
          <w:lang w:eastAsia="x-none"/>
        </w:rPr>
      </w:pPr>
      <w:r w:rsidRPr="00C564A3">
        <w:rPr>
          <w:rFonts w:ascii="Arial" w:hAnsi="Arial" w:cs="Arial"/>
          <w:b/>
          <w:bCs/>
          <w:highlight w:val="green"/>
          <w:lang w:eastAsia="x-none"/>
        </w:rPr>
        <w:t>Agreement</w:t>
      </w:r>
    </w:p>
    <w:p w14:paraId="660B89A4" w14:textId="77777777" w:rsidR="00C564A3" w:rsidRPr="00C564A3" w:rsidRDefault="00C564A3" w:rsidP="00C564A3">
      <w:pPr>
        <w:rPr>
          <w:rFonts w:ascii="Arial" w:hAnsi="Arial" w:cs="Arial"/>
          <w:lang w:eastAsia="x-none"/>
        </w:rPr>
      </w:pPr>
      <w:r w:rsidRPr="00C564A3">
        <w:rPr>
          <w:rFonts w:ascii="Arial" w:hAnsi="Arial" w:cs="Arial"/>
          <w:lang w:eastAsia="x-none"/>
        </w:rPr>
        <w:t>RAN1 recommends specifying on-demand SIB1 only for Case 2 (Option 1+B+X) in Rel-19.</w:t>
      </w:r>
    </w:p>
    <w:p w14:paraId="63AC4D51" w14:textId="77777777" w:rsidR="00C564A3" w:rsidRPr="00C564A3" w:rsidRDefault="00C564A3" w:rsidP="00C564A3">
      <w:pPr>
        <w:numPr>
          <w:ilvl w:val="0"/>
          <w:numId w:val="14"/>
        </w:numPr>
        <w:overflowPunct/>
        <w:autoSpaceDE/>
        <w:autoSpaceDN/>
        <w:adjustRightInd/>
        <w:spacing w:after="0"/>
        <w:textAlignment w:val="auto"/>
        <w:rPr>
          <w:rFonts w:ascii="Arial" w:hAnsi="Arial" w:cs="Arial"/>
          <w:lang w:eastAsia="x-none"/>
        </w:rPr>
      </w:pPr>
      <w:r w:rsidRPr="00C564A3">
        <w:rPr>
          <w:rFonts w:ascii="Arial" w:hAnsi="Arial" w:cs="Arial"/>
          <w:lang w:eastAsia="x-none"/>
        </w:rPr>
        <w:t>Note: RAN1 strive to minimize impact to legacy UE.</w:t>
      </w:r>
    </w:p>
    <w:p w14:paraId="641EF61D" w14:textId="77777777" w:rsidR="00C564A3" w:rsidRPr="00C564A3" w:rsidRDefault="00C564A3" w:rsidP="00C564A3">
      <w:pPr>
        <w:numPr>
          <w:ilvl w:val="0"/>
          <w:numId w:val="14"/>
        </w:numPr>
        <w:overflowPunct/>
        <w:autoSpaceDE/>
        <w:autoSpaceDN/>
        <w:adjustRightInd/>
        <w:spacing w:after="0"/>
        <w:textAlignment w:val="auto"/>
        <w:rPr>
          <w:rFonts w:ascii="Arial" w:hAnsi="Arial" w:cs="Arial"/>
          <w:lang w:eastAsia="x-none"/>
        </w:rPr>
      </w:pPr>
      <w:r w:rsidRPr="00C564A3">
        <w:rPr>
          <w:rFonts w:ascii="Arial" w:hAnsi="Arial" w:cs="Arial"/>
          <w:lang w:eastAsia="x-none"/>
        </w:rPr>
        <w:t>Note: RAN1 specification impact to support this feature should be minimized.</w:t>
      </w:r>
    </w:p>
    <w:p w14:paraId="12D4A0A3" w14:textId="77777777" w:rsidR="00C564A3" w:rsidRPr="00C564A3" w:rsidRDefault="00C564A3" w:rsidP="00C564A3">
      <w:pPr>
        <w:rPr>
          <w:rFonts w:ascii="Arial" w:hAnsi="Arial" w:cs="Arial"/>
          <w:lang w:eastAsia="x-none"/>
        </w:rPr>
      </w:pPr>
    </w:p>
    <w:p w14:paraId="0223487D" w14:textId="77777777" w:rsidR="00C564A3" w:rsidRPr="00C564A3" w:rsidRDefault="00C564A3" w:rsidP="00C564A3">
      <w:pPr>
        <w:rPr>
          <w:rFonts w:ascii="Arial" w:hAnsi="Arial" w:cs="Arial"/>
          <w:b/>
          <w:bCs/>
          <w:lang w:eastAsia="x-none"/>
        </w:rPr>
      </w:pPr>
      <w:r w:rsidRPr="00C564A3">
        <w:rPr>
          <w:rFonts w:ascii="Arial" w:hAnsi="Arial" w:cs="Arial"/>
          <w:b/>
          <w:bCs/>
          <w:highlight w:val="green"/>
          <w:lang w:eastAsia="x-none"/>
        </w:rPr>
        <w:t>Agreement</w:t>
      </w:r>
    </w:p>
    <w:p w14:paraId="1EA08A86" w14:textId="77777777" w:rsidR="00C564A3" w:rsidRPr="00C564A3" w:rsidRDefault="00C564A3" w:rsidP="00C564A3">
      <w:pPr>
        <w:rPr>
          <w:rFonts w:ascii="Arial" w:eastAsia="PMingLiU" w:hAnsi="Arial" w:cs="Arial"/>
          <w:bCs/>
          <w:lang w:eastAsia="zh-TW"/>
        </w:rPr>
      </w:pPr>
      <w:r w:rsidRPr="00C564A3">
        <w:rPr>
          <w:rFonts w:ascii="Arial" w:eastAsia="PMingLiU" w:hAnsi="Arial" w:cs="Arial"/>
          <w:bCs/>
          <w:lang w:eastAsia="zh-TW"/>
        </w:rPr>
        <w:lastRenderedPageBreak/>
        <w:t>For Case-2: For type 0 PDCCH monitoring occasions for on demand SIB1, on how the search space zero configuration is provided, RAN1 to down select from the following options:</w:t>
      </w:r>
    </w:p>
    <w:p w14:paraId="0FEF097B" w14:textId="77777777" w:rsidR="00C564A3" w:rsidRPr="00C564A3" w:rsidRDefault="00C564A3" w:rsidP="00C564A3">
      <w:pPr>
        <w:pStyle w:val="ListParagraph"/>
        <w:numPr>
          <w:ilvl w:val="0"/>
          <w:numId w:val="14"/>
        </w:numPr>
        <w:overflowPunct/>
        <w:autoSpaceDE/>
        <w:autoSpaceDN/>
        <w:adjustRightInd/>
        <w:textAlignment w:val="auto"/>
        <w:rPr>
          <w:rFonts w:ascii="Arial" w:eastAsia="PMingLiU" w:hAnsi="Arial" w:cs="Arial"/>
          <w:bCs/>
          <w:lang w:eastAsia="zh-TW"/>
        </w:rPr>
      </w:pPr>
      <w:r w:rsidRPr="00C564A3">
        <w:rPr>
          <w:rFonts w:ascii="Arial" w:eastAsia="PMingLiU" w:hAnsi="Arial" w:cs="Arial"/>
          <w:bCs/>
          <w:lang w:eastAsia="zh-TW"/>
        </w:rPr>
        <w:t xml:space="preserve">Option 1: </w:t>
      </w:r>
      <w:proofErr w:type="spellStart"/>
      <w:r w:rsidRPr="00C564A3">
        <w:rPr>
          <w:rFonts w:ascii="Arial" w:eastAsia="PMingLiU" w:hAnsi="Arial" w:cs="Arial"/>
          <w:bCs/>
          <w:i/>
          <w:iCs/>
          <w:lang w:eastAsia="zh-TW"/>
        </w:rPr>
        <w:t>searchSpaceZero</w:t>
      </w:r>
      <w:proofErr w:type="spellEnd"/>
      <w:r w:rsidRPr="00C564A3">
        <w:rPr>
          <w:rFonts w:ascii="Arial" w:eastAsia="PMingLiU" w:hAnsi="Arial" w:cs="Arial"/>
          <w:bCs/>
          <w:lang w:eastAsia="zh-TW"/>
        </w:rPr>
        <w:t xml:space="preserve"> for on-demand SIB1 is provided from MIB on NES cell</w:t>
      </w:r>
    </w:p>
    <w:p w14:paraId="604B7325" w14:textId="77777777" w:rsidR="00C564A3" w:rsidRPr="00C564A3" w:rsidRDefault="00C564A3" w:rsidP="00C564A3">
      <w:pPr>
        <w:pStyle w:val="ListParagraph"/>
        <w:numPr>
          <w:ilvl w:val="0"/>
          <w:numId w:val="14"/>
        </w:numPr>
        <w:overflowPunct/>
        <w:autoSpaceDE/>
        <w:autoSpaceDN/>
        <w:adjustRightInd/>
        <w:textAlignment w:val="auto"/>
        <w:rPr>
          <w:rFonts w:ascii="Arial" w:eastAsia="PMingLiU" w:hAnsi="Arial" w:cs="Arial"/>
          <w:bCs/>
          <w:lang w:eastAsia="zh-TW"/>
        </w:rPr>
      </w:pPr>
      <w:r w:rsidRPr="00C564A3">
        <w:rPr>
          <w:rFonts w:ascii="Arial" w:eastAsia="PMingLiU" w:hAnsi="Arial" w:cs="Arial"/>
          <w:bCs/>
          <w:lang w:eastAsia="zh-TW"/>
        </w:rPr>
        <w:t xml:space="preserve">Option 2: </w:t>
      </w:r>
      <w:proofErr w:type="spellStart"/>
      <w:r w:rsidRPr="00C564A3">
        <w:rPr>
          <w:rFonts w:ascii="Arial" w:eastAsia="PMingLiU" w:hAnsi="Arial" w:cs="Arial"/>
          <w:bCs/>
          <w:i/>
          <w:iCs/>
          <w:lang w:eastAsia="zh-TW"/>
        </w:rPr>
        <w:t>searchSpaceZero</w:t>
      </w:r>
      <w:proofErr w:type="spellEnd"/>
      <w:r w:rsidRPr="00C564A3">
        <w:rPr>
          <w:rFonts w:ascii="Arial" w:eastAsia="PMingLiU" w:hAnsi="Arial" w:cs="Arial"/>
          <w:bCs/>
          <w:lang w:eastAsia="zh-TW"/>
        </w:rPr>
        <w:t xml:space="preserve"> for on-demand SIB1 is provided from UL WUS configuration</w:t>
      </w:r>
    </w:p>
    <w:p w14:paraId="498D4CE0" w14:textId="77777777" w:rsidR="00C564A3" w:rsidRPr="00C564A3" w:rsidRDefault="00C564A3" w:rsidP="00C564A3">
      <w:pPr>
        <w:pStyle w:val="ListParagraph"/>
        <w:numPr>
          <w:ilvl w:val="0"/>
          <w:numId w:val="14"/>
        </w:numPr>
        <w:overflowPunct/>
        <w:autoSpaceDE/>
        <w:autoSpaceDN/>
        <w:adjustRightInd/>
        <w:textAlignment w:val="auto"/>
        <w:rPr>
          <w:rFonts w:ascii="Arial" w:eastAsia="PMingLiU" w:hAnsi="Arial" w:cs="Arial"/>
          <w:bCs/>
          <w:lang w:eastAsia="zh-TW"/>
        </w:rPr>
      </w:pPr>
      <w:r w:rsidRPr="00C564A3">
        <w:rPr>
          <w:rFonts w:ascii="Arial" w:eastAsia="PMingLiU" w:hAnsi="Arial" w:cs="Arial"/>
          <w:bCs/>
          <w:lang w:val="en-US" w:eastAsia="zh-TW"/>
        </w:rPr>
        <w:t xml:space="preserve">Option 3: </w:t>
      </w:r>
      <w:proofErr w:type="spellStart"/>
      <w:r w:rsidRPr="00C564A3">
        <w:rPr>
          <w:rFonts w:ascii="Arial" w:eastAsia="PMingLiU" w:hAnsi="Arial" w:cs="Arial"/>
          <w:bCs/>
          <w:i/>
          <w:iCs/>
          <w:lang w:val="en-US" w:eastAsia="zh-TW"/>
        </w:rPr>
        <w:t>searchSpaceZero</w:t>
      </w:r>
      <w:proofErr w:type="spellEnd"/>
      <w:r w:rsidRPr="00C564A3">
        <w:rPr>
          <w:rFonts w:ascii="Arial" w:eastAsia="PMingLiU" w:hAnsi="Arial" w:cs="Arial"/>
          <w:bCs/>
          <w:i/>
          <w:iCs/>
          <w:lang w:val="en-US" w:eastAsia="zh-TW"/>
        </w:rPr>
        <w:t xml:space="preserve"> </w:t>
      </w:r>
      <w:r w:rsidRPr="00C564A3">
        <w:rPr>
          <w:rFonts w:ascii="Arial" w:eastAsia="PMingLiU" w:hAnsi="Arial" w:cs="Arial"/>
          <w:bCs/>
          <w:lang w:val="en-US" w:eastAsia="zh-TW"/>
        </w:rPr>
        <w:t>for on-demand SIB1 is provided from the RAR of UL WUS.</w:t>
      </w:r>
    </w:p>
    <w:p w14:paraId="4CCAFF92" w14:textId="77777777" w:rsidR="00C564A3" w:rsidRPr="00C564A3" w:rsidRDefault="00C564A3" w:rsidP="00C564A3">
      <w:pPr>
        <w:rPr>
          <w:rFonts w:ascii="Arial" w:hAnsi="Arial" w:cs="Arial"/>
          <w:lang w:eastAsia="x-none"/>
        </w:rPr>
      </w:pPr>
      <w:r w:rsidRPr="00C564A3">
        <w:rPr>
          <w:rFonts w:ascii="Arial" w:hAnsi="Arial" w:cs="Arial"/>
          <w:lang w:eastAsia="x-none"/>
        </w:rPr>
        <w:t>Combination of multiple options is not precluded.</w:t>
      </w:r>
    </w:p>
    <w:p w14:paraId="22BB67D8" w14:textId="77777777" w:rsidR="00C564A3" w:rsidRPr="00C564A3" w:rsidRDefault="00C564A3" w:rsidP="00C564A3">
      <w:pPr>
        <w:rPr>
          <w:rFonts w:ascii="Arial" w:hAnsi="Arial" w:cs="Arial"/>
          <w:lang w:eastAsia="x-none"/>
        </w:rPr>
      </w:pPr>
    </w:p>
    <w:p w14:paraId="0A8BA137" w14:textId="1132BE4E" w:rsidR="00C564A3" w:rsidRPr="00174DEC" w:rsidRDefault="00C564A3" w:rsidP="00C564A3">
      <w:pPr>
        <w:pStyle w:val="Heading3"/>
        <w:rPr>
          <w:rFonts w:cs="Arial"/>
          <w:b/>
          <w:bCs/>
        </w:rPr>
      </w:pPr>
      <w:bookmarkStart w:id="64" w:name="_Toc164440673"/>
      <w:r w:rsidRPr="00174DEC">
        <w:rPr>
          <w:rFonts w:cs="Arial"/>
          <w:b/>
          <w:bCs/>
        </w:rPr>
        <w:t>RAN1#118bis</w:t>
      </w:r>
      <w:bookmarkEnd w:id="64"/>
      <w:r w:rsidR="00174DEC">
        <w:rPr>
          <w:rFonts w:cs="Arial"/>
          <w:b/>
          <w:bCs/>
        </w:rPr>
        <w:t xml:space="preserve"> Agreements</w:t>
      </w:r>
    </w:p>
    <w:p w14:paraId="29B462FE" w14:textId="77777777" w:rsidR="00C564A3" w:rsidRPr="00C564A3" w:rsidRDefault="00C564A3" w:rsidP="00C564A3">
      <w:pPr>
        <w:rPr>
          <w:rFonts w:ascii="Arial" w:hAnsi="Arial" w:cs="Arial"/>
          <w:b/>
          <w:bCs/>
          <w:lang w:eastAsia="x-none"/>
        </w:rPr>
      </w:pPr>
      <w:r w:rsidRPr="00C564A3">
        <w:rPr>
          <w:rFonts w:ascii="Arial" w:hAnsi="Arial" w:cs="Arial"/>
          <w:b/>
          <w:bCs/>
          <w:lang w:eastAsia="x-none"/>
        </w:rPr>
        <w:t>Conclusion</w:t>
      </w:r>
    </w:p>
    <w:p w14:paraId="084683F7" w14:textId="77777777" w:rsidR="00C564A3" w:rsidRPr="00C564A3" w:rsidRDefault="00C564A3" w:rsidP="00C564A3">
      <w:pPr>
        <w:rPr>
          <w:rFonts w:ascii="Arial" w:hAnsi="Arial" w:cs="Arial"/>
          <w:lang w:eastAsia="zh-CN"/>
        </w:rPr>
      </w:pPr>
      <w:r w:rsidRPr="00C564A3">
        <w:rPr>
          <w:rFonts w:ascii="Arial" w:hAnsi="Arial" w:cs="Arial"/>
          <w:lang w:eastAsia="zh-CN"/>
        </w:rPr>
        <w:t>No further optimization in RAN1 on power control and power ramp-up procedure for UL WUS in R19.</w:t>
      </w:r>
    </w:p>
    <w:p w14:paraId="14415E78" w14:textId="77777777" w:rsidR="00C564A3" w:rsidRPr="00C564A3" w:rsidRDefault="00C564A3" w:rsidP="00C564A3">
      <w:pPr>
        <w:rPr>
          <w:rFonts w:ascii="Arial" w:hAnsi="Arial" w:cs="Arial"/>
          <w:lang w:eastAsia="x-none"/>
        </w:rPr>
      </w:pPr>
    </w:p>
    <w:p w14:paraId="2AD1DCDD" w14:textId="77777777" w:rsidR="00C564A3" w:rsidRPr="00C564A3" w:rsidRDefault="00C564A3" w:rsidP="00C564A3">
      <w:pPr>
        <w:rPr>
          <w:rFonts w:ascii="Arial" w:hAnsi="Arial" w:cs="Arial"/>
          <w:b/>
          <w:bCs/>
          <w:lang w:eastAsia="x-none"/>
        </w:rPr>
      </w:pPr>
      <w:r w:rsidRPr="00C564A3">
        <w:rPr>
          <w:rFonts w:ascii="Arial" w:hAnsi="Arial" w:cs="Arial"/>
          <w:b/>
          <w:bCs/>
          <w:highlight w:val="green"/>
          <w:lang w:eastAsia="x-none"/>
        </w:rPr>
        <w:t>Agreement</w:t>
      </w:r>
    </w:p>
    <w:p w14:paraId="5012D7C3" w14:textId="77777777" w:rsidR="00C564A3" w:rsidRPr="00C564A3" w:rsidRDefault="00C564A3" w:rsidP="00C564A3">
      <w:pPr>
        <w:rPr>
          <w:rFonts w:ascii="Arial" w:eastAsia="PMingLiU" w:hAnsi="Arial" w:cs="Arial"/>
          <w:lang w:val="en-US" w:eastAsia="zh-TW"/>
        </w:rPr>
      </w:pPr>
      <w:r w:rsidRPr="00C564A3">
        <w:rPr>
          <w:rFonts w:ascii="Arial" w:eastAsia="PMingLiU" w:hAnsi="Arial" w:cs="Arial"/>
          <w:lang w:val="en-US" w:eastAsia="zh-TW"/>
        </w:rPr>
        <w:t>For the purpose of “to which cell does the configuration applies”, at least the following parameters are included in the UL-WUS configuration.</w:t>
      </w:r>
    </w:p>
    <w:tbl>
      <w:tblPr>
        <w:tblStyle w:val="TableGrid5"/>
        <w:tblW w:w="9630" w:type="dxa"/>
        <w:tblLayout w:type="fixed"/>
        <w:tblLook w:val="04A0" w:firstRow="1" w:lastRow="0" w:firstColumn="1" w:lastColumn="0" w:noHBand="0" w:noVBand="1"/>
      </w:tblPr>
      <w:tblGrid>
        <w:gridCol w:w="2121"/>
        <w:gridCol w:w="1983"/>
        <w:gridCol w:w="5526"/>
      </w:tblGrid>
      <w:tr w:rsidR="00C564A3" w:rsidRPr="00C564A3" w14:paraId="0EF4FEC6" w14:textId="77777777" w:rsidTr="00E12785">
        <w:trPr>
          <w:trHeight w:val="300"/>
        </w:trPr>
        <w:tc>
          <w:tcPr>
            <w:tcW w:w="2121" w:type="dxa"/>
            <w:tcBorders>
              <w:top w:val="single" w:sz="4" w:space="0" w:color="auto"/>
              <w:left w:val="single" w:sz="4" w:space="0" w:color="auto"/>
              <w:bottom w:val="single" w:sz="4" w:space="0" w:color="auto"/>
              <w:right w:val="single" w:sz="4" w:space="0" w:color="auto"/>
            </w:tcBorders>
            <w:hideMark/>
          </w:tcPr>
          <w:p w14:paraId="7DEC26A2" w14:textId="77777777" w:rsidR="00C564A3" w:rsidRPr="00C564A3" w:rsidRDefault="00C564A3" w:rsidP="00E12785">
            <w:pPr>
              <w:rPr>
                <w:rFonts w:ascii="Arial" w:hAnsi="Arial" w:cs="Arial"/>
              </w:rPr>
            </w:pPr>
            <w:r w:rsidRPr="00C564A3">
              <w:rPr>
                <w:rFonts w:ascii="Arial" w:hAnsi="Arial" w:cs="Arial"/>
              </w:rPr>
              <w:t>Purpose</w:t>
            </w:r>
          </w:p>
        </w:tc>
        <w:tc>
          <w:tcPr>
            <w:tcW w:w="7509" w:type="dxa"/>
            <w:gridSpan w:val="2"/>
            <w:tcBorders>
              <w:top w:val="single" w:sz="4" w:space="0" w:color="auto"/>
              <w:left w:val="single" w:sz="4" w:space="0" w:color="auto"/>
              <w:bottom w:val="single" w:sz="4" w:space="0" w:color="auto"/>
              <w:right w:val="single" w:sz="4" w:space="0" w:color="auto"/>
            </w:tcBorders>
            <w:hideMark/>
          </w:tcPr>
          <w:p w14:paraId="67930A0A" w14:textId="77777777" w:rsidR="00C564A3" w:rsidRPr="00C564A3" w:rsidRDefault="00C564A3" w:rsidP="00E12785">
            <w:pPr>
              <w:rPr>
                <w:rFonts w:ascii="Arial" w:hAnsi="Arial" w:cs="Arial"/>
              </w:rPr>
            </w:pPr>
            <w:r w:rsidRPr="00C564A3">
              <w:rPr>
                <w:rFonts w:ascii="Arial" w:hAnsi="Arial" w:cs="Arial"/>
              </w:rPr>
              <w:t>Parameters</w:t>
            </w:r>
          </w:p>
        </w:tc>
      </w:tr>
      <w:tr w:rsidR="00C564A3" w:rsidRPr="00C564A3" w14:paraId="0EC84FB9" w14:textId="77777777" w:rsidTr="00E12785">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67DE9CF0" w14:textId="77777777" w:rsidR="00C564A3" w:rsidRPr="00C564A3" w:rsidRDefault="00C564A3" w:rsidP="00E12785">
            <w:pPr>
              <w:rPr>
                <w:rFonts w:ascii="Arial" w:hAnsi="Arial" w:cs="Arial"/>
              </w:rPr>
            </w:pPr>
            <w:r w:rsidRPr="00C564A3">
              <w:rPr>
                <w:rFonts w:ascii="Arial" w:hAnsi="Arial" w:cs="Arial"/>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62378711" w14:textId="77777777" w:rsidR="00C564A3" w:rsidRPr="00C564A3" w:rsidRDefault="00C564A3" w:rsidP="00E12785">
            <w:pPr>
              <w:rPr>
                <w:rFonts w:ascii="Arial" w:hAnsi="Arial" w:cs="Arial"/>
              </w:rPr>
            </w:pPr>
            <w:r w:rsidRPr="00C564A3">
              <w:rPr>
                <w:rFonts w:ascii="Arial" w:hAnsi="Arial" w:cs="Arial"/>
              </w:rPr>
              <w:t>NES-</w:t>
            </w:r>
            <w:proofErr w:type="spellStart"/>
            <w:r w:rsidRPr="00C564A3">
              <w:rPr>
                <w:rFonts w:ascii="Arial" w:hAnsi="Arial" w:cs="Arial"/>
              </w:rPr>
              <w:t>CellId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74575E4" w14:textId="77777777" w:rsidR="00C564A3" w:rsidRPr="00C564A3" w:rsidRDefault="00C564A3" w:rsidP="00E12785">
            <w:pPr>
              <w:rPr>
                <w:rFonts w:ascii="Arial" w:hAnsi="Arial" w:cs="Arial"/>
              </w:rPr>
            </w:pPr>
            <w:proofErr w:type="spellStart"/>
            <w:r w:rsidRPr="00C564A3">
              <w:rPr>
                <w:rFonts w:ascii="Arial" w:hAnsi="Arial" w:cs="Arial"/>
              </w:rPr>
              <w:t>PhysCellId</w:t>
            </w:r>
            <w:proofErr w:type="spellEnd"/>
            <w:r w:rsidRPr="00C564A3">
              <w:rPr>
                <w:rFonts w:ascii="Arial" w:hAnsi="Arial" w:cs="Arial"/>
              </w:rPr>
              <w:t xml:space="preserve"> </w:t>
            </w:r>
          </w:p>
        </w:tc>
      </w:tr>
      <w:tr w:rsidR="00C564A3" w:rsidRPr="00C564A3" w14:paraId="4E5382A0" w14:textId="77777777" w:rsidTr="00E12785">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5A71FE9" w14:textId="77777777" w:rsidR="00C564A3" w:rsidRPr="00C564A3" w:rsidRDefault="00C564A3" w:rsidP="00E12785">
            <w:pPr>
              <w:rPr>
                <w:rFonts w:ascii="Arial" w:hAnsi="Arial" w:cs="Arial"/>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77FEDDB" w14:textId="77777777" w:rsidR="00C564A3" w:rsidRPr="00C564A3" w:rsidRDefault="00C564A3" w:rsidP="00E12785">
            <w:pPr>
              <w:rPr>
                <w:rFonts w:ascii="Arial" w:hAnsi="Arial" w:cs="Arial"/>
              </w:rPr>
            </w:pPr>
          </w:p>
        </w:tc>
        <w:tc>
          <w:tcPr>
            <w:tcW w:w="5526" w:type="dxa"/>
            <w:tcBorders>
              <w:top w:val="single" w:sz="4" w:space="0" w:color="auto"/>
              <w:left w:val="single" w:sz="4" w:space="0" w:color="auto"/>
              <w:bottom w:val="single" w:sz="4" w:space="0" w:color="auto"/>
              <w:right w:val="single" w:sz="4" w:space="0" w:color="auto"/>
            </w:tcBorders>
            <w:hideMark/>
          </w:tcPr>
          <w:p w14:paraId="31D4DDF3" w14:textId="77777777" w:rsidR="00C564A3" w:rsidRPr="00C564A3" w:rsidRDefault="00C564A3" w:rsidP="00E12785">
            <w:pPr>
              <w:rPr>
                <w:rFonts w:ascii="Arial" w:hAnsi="Arial" w:cs="Arial"/>
              </w:rPr>
            </w:pPr>
            <w:r w:rsidRPr="00C564A3">
              <w:rPr>
                <w:rFonts w:ascii="Arial" w:hAnsi="Arial" w:cs="Arial"/>
              </w:rPr>
              <w:t>ARFCN-</w:t>
            </w:r>
            <w:proofErr w:type="spellStart"/>
            <w:r w:rsidRPr="00C564A3">
              <w:rPr>
                <w:rFonts w:ascii="Arial" w:hAnsi="Arial" w:cs="Arial"/>
              </w:rPr>
              <w:t>ValueNR</w:t>
            </w:r>
            <w:proofErr w:type="spellEnd"/>
          </w:p>
        </w:tc>
      </w:tr>
    </w:tbl>
    <w:p w14:paraId="74C71BAC" w14:textId="77777777" w:rsidR="00C564A3" w:rsidRPr="00C564A3" w:rsidRDefault="00C564A3" w:rsidP="00C564A3">
      <w:pPr>
        <w:rPr>
          <w:rFonts w:ascii="Arial" w:eastAsia="PMingLiU" w:hAnsi="Arial" w:cs="Arial"/>
          <w:lang w:eastAsia="zh-TW"/>
        </w:rPr>
      </w:pPr>
      <w:r w:rsidRPr="00C564A3">
        <w:rPr>
          <w:rFonts w:ascii="Arial" w:eastAsia="PMingLiU" w:hAnsi="Arial" w:cs="Arial"/>
          <w:lang w:eastAsia="zh-TW"/>
        </w:rPr>
        <w:t xml:space="preserve">Note: </w:t>
      </w:r>
      <w:bookmarkStart w:id="65" w:name="OLE_LINK88"/>
      <w:r w:rsidRPr="00C564A3">
        <w:rPr>
          <w:rFonts w:ascii="Arial" w:eastAsia="PMingLiU" w:hAnsi="Arial" w:cs="Arial"/>
          <w:lang w:eastAsia="zh-TW"/>
        </w:rPr>
        <w:t>ARFCN-</w:t>
      </w:r>
      <w:proofErr w:type="spellStart"/>
      <w:r w:rsidRPr="00C564A3">
        <w:rPr>
          <w:rFonts w:ascii="Arial" w:eastAsia="PMingLiU" w:hAnsi="Arial" w:cs="Arial"/>
          <w:lang w:eastAsia="zh-TW"/>
        </w:rPr>
        <w:t>ValueNR</w:t>
      </w:r>
      <w:bookmarkEnd w:id="65"/>
      <w:proofErr w:type="spellEnd"/>
      <w:r w:rsidRPr="00C564A3">
        <w:rPr>
          <w:rFonts w:ascii="Arial" w:eastAsia="PMingLiU" w:hAnsi="Arial" w:cs="Arial"/>
          <w:lang w:eastAsia="zh-TW"/>
        </w:rPr>
        <w:t xml:space="preserve"> is used to indicate the absolute radio frequency channel number (ARFCN) for SSB of NES cell.</w:t>
      </w:r>
    </w:p>
    <w:p w14:paraId="157D96BD" w14:textId="77777777" w:rsidR="00C564A3" w:rsidRPr="00C564A3" w:rsidRDefault="00C564A3" w:rsidP="00C564A3">
      <w:pPr>
        <w:rPr>
          <w:rFonts w:ascii="Arial" w:hAnsi="Arial" w:cs="Arial"/>
          <w:lang w:eastAsia="x-none"/>
        </w:rPr>
      </w:pPr>
    </w:p>
    <w:p w14:paraId="0E0C90E1" w14:textId="77777777" w:rsidR="00C564A3" w:rsidRPr="00C564A3" w:rsidRDefault="00C564A3" w:rsidP="00C564A3">
      <w:pPr>
        <w:rPr>
          <w:rFonts w:ascii="Arial" w:hAnsi="Arial" w:cs="Arial"/>
          <w:b/>
          <w:bCs/>
          <w:lang w:eastAsia="x-none"/>
        </w:rPr>
      </w:pPr>
      <w:r w:rsidRPr="00C564A3">
        <w:rPr>
          <w:rFonts w:ascii="Arial" w:hAnsi="Arial" w:cs="Arial"/>
          <w:b/>
          <w:bCs/>
          <w:highlight w:val="green"/>
          <w:lang w:eastAsia="x-none"/>
        </w:rPr>
        <w:t>Agreement</w:t>
      </w:r>
    </w:p>
    <w:p w14:paraId="131EAE68" w14:textId="77777777" w:rsidR="00C564A3" w:rsidRPr="00C564A3" w:rsidRDefault="00C564A3" w:rsidP="00C564A3">
      <w:pPr>
        <w:rPr>
          <w:rFonts w:ascii="Arial" w:eastAsia="PMingLiU" w:hAnsi="Arial" w:cs="Arial"/>
          <w:lang w:val="en-US" w:eastAsia="zh-TW"/>
        </w:rPr>
      </w:pPr>
      <w:r w:rsidRPr="00C564A3">
        <w:rPr>
          <w:rFonts w:ascii="Arial" w:eastAsia="PMingLiU" w:hAnsi="Arial" w:cs="Arial"/>
          <w:lang w:val="en-US" w:eastAsia="zh-TW"/>
        </w:rPr>
        <w:t>For the purpose of “WUS transmission”, at least the following parameters are included in the UL-WUS configuration:</w:t>
      </w:r>
    </w:p>
    <w:p w14:paraId="1B1574C5" w14:textId="77777777" w:rsidR="00C564A3" w:rsidRPr="00C564A3" w:rsidRDefault="00C564A3" w:rsidP="00C564A3">
      <w:pPr>
        <w:numPr>
          <w:ilvl w:val="0"/>
          <w:numId w:val="14"/>
        </w:numPr>
        <w:overflowPunct/>
        <w:autoSpaceDE/>
        <w:autoSpaceDN/>
        <w:adjustRightInd/>
        <w:spacing w:after="0"/>
        <w:textAlignment w:val="auto"/>
        <w:rPr>
          <w:rFonts w:ascii="Arial" w:eastAsia="PMingLiU" w:hAnsi="Arial" w:cs="Arial"/>
          <w:i/>
          <w:iCs/>
          <w:lang w:val="en-US" w:eastAsia="zh-TW"/>
        </w:rPr>
      </w:pPr>
      <w:proofErr w:type="spellStart"/>
      <w:r w:rsidRPr="00C564A3">
        <w:rPr>
          <w:rFonts w:ascii="Arial" w:eastAsia="PMingLiU" w:hAnsi="Arial" w:cs="Arial"/>
          <w:i/>
          <w:iCs/>
          <w:lang w:val="en-US" w:eastAsia="zh-TW"/>
        </w:rPr>
        <w:t>rsrp-ThresholdSSB</w:t>
      </w:r>
      <w:proofErr w:type="spellEnd"/>
    </w:p>
    <w:p w14:paraId="212D6AC2" w14:textId="77777777" w:rsidR="00C564A3" w:rsidRPr="00C564A3" w:rsidRDefault="00C564A3" w:rsidP="00C564A3">
      <w:pPr>
        <w:numPr>
          <w:ilvl w:val="0"/>
          <w:numId w:val="14"/>
        </w:numPr>
        <w:overflowPunct/>
        <w:autoSpaceDE/>
        <w:autoSpaceDN/>
        <w:adjustRightInd/>
        <w:spacing w:after="0"/>
        <w:textAlignment w:val="auto"/>
        <w:rPr>
          <w:rFonts w:ascii="Arial" w:eastAsia="PMingLiU" w:hAnsi="Arial" w:cs="Arial"/>
          <w:i/>
          <w:iCs/>
          <w:lang w:val="en-US" w:eastAsia="zh-TW"/>
        </w:rPr>
      </w:pPr>
      <w:bookmarkStart w:id="66" w:name="OLE_LINK47"/>
      <w:proofErr w:type="spellStart"/>
      <w:r w:rsidRPr="00C564A3">
        <w:rPr>
          <w:rFonts w:ascii="Arial" w:eastAsia="PMingLiU" w:hAnsi="Arial" w:cs="Arial"/>
          <w:i/>
          <w:iCs/>
          <w:lang w:val="en-US" w:eastAsia="zh-TW"/>
        </w:rPr>
        <w:t>prach-RootSequenceIndex</w:t>
      </w:r>
      <w:proofErr w:type="spellEnd"/>
    </w:p>
    <w:bookmarkEnd w:id="66"/>
    <w:p w14:paraId="66654900" w14:textId="77777777" w:rsidR="00C564A3" w:rsidRPr="00C564A3" w:rsidRDefault="00C564A3" w:rsidP="00C564A3">
      <w:pPr>
        <w:numPr>
          <w:ilvl w:val="0"/>
          <w:numId w:val="14"/>
        </w:numPr>
        <w:overflowPunct/>
        <w:autoSpaceDE/>
        <w:autoSpaceDN/>
        <w:adjustRightInd/>
        <w:spacing w:after="0"/>
        <w:textAlignment w:val="auto"/>
        <w:rPr>
          <w:rFonts w:ascii="Arial" w:eastAsia="PMingLiU" w:hAnsi="Arial" w:cs="Arial"/>
          <w:i/>
          <w:iCs/>
          <w:lang w:val="en-US" w:eastAsia="zh-TW"/>
        </w:rPr>
      </w:pPr>
      <w:r w:rsidRPr="00C564A3">
        <w:rPr>
          <w:rFonts w:ascii="Arial" w:eastAsia="PMingLiU" w:hAnsi="Arial" w:cs="Arial"/>
          <w:i/>
          <w:iCs/>
          <w:lang w:val="en-US" w:eastAsia="zh-TW"/>
        </w:rPr>
        <w:t>msg1-SubcarrierSpacing</w:t>
      </w:r>
    </w:p>
    <w:p w14:paraId="56AE6B80" w14:textId="77777777" w:rsidR="00C564A3" w:rsidRPr="00C564A3" w:rsidRDefault="00C564A3" w:rsidP="00C564A3">
      <w:pPr>
        <w:numPr>
          <w:ilvl w:val="0"/>
          <w:numId w:val="14"/>
        </w:numPr>
        <w:overflowPunct/>
        <w:autoSpaceDE/>
        <w:autoSpaceDN/>
        <w:adjustRightInd/>
        <w:spacing w:after="0"/>
        <w:textAlignment w:val="auto"/>
        <w:rPr>
          <w:rFonts w:ascii="Arial" w:eastAsia="PMingLiU" w:hAnsi="Arial" w:cs="Arial"/>
          <w:i/>
          <w:iCs/>
          <w:lang w:val="en-US" w:eastAsia="zh-TW"/>
        </w:rPr>
      </w:pPr>
      <w:proofErr w:type="spellStart"/>
      <w:r w:rsidRPr="00C564A3">
        <w:rPr>
          <w:rFonts w:ascii="Arial" w:eastAsia="PMingLiU" w:hAnsi="Arial" w:cs="Arial"/>
          <w:i/>
          <w:iCs/>
          <w:lang w:val="en-US" w:eastAsia="zh-TW"/>
        </w:rPr>
        <w:t>restrictedSetConfig</w:t>
      </w:r>
      <w:proofErr w:type="spellEnd"/>
    </w:p>
    <w:p w14:paraId="7C5EF9EB" w14:textId="77777777" w:rsidR="00C564A3" w:rsidRPr="00C564A3" w:rsidRDefault="00C564A3" w:rsidP="00C564A3">
      <w:pPr>
        <w:rPr>
          <w:rFonts w:ascii="Arial" w:eastAsia="PMingLiU" w:hAnsi="Arial" w:cs="Arial"/>
          <w:lang w:val="en-US" w:eastAsia="zh-TW"/>
        </w:rPr>
      </w:pPr>
      <w:r w:rsidRPr="00C564A3">
        <w:rPr>
          <w:rFonts w:ascii="Arial" w:eastAsia="PMingLiU" w:hAnsi="Arial" w:cs="Arial"/>
          <w:lang w:val="en-US" w:eastAsia="zh-TW"/>
        </w:rPr>
        <w:t>Note: In legacy spec, the parameters above are under the IE RACH-</w:t>
      </w:r>
      <w:proofErr w:type="spellStart"/>
      <w:r w:rsidRPr="00C564A3">
        <w:rPr>
          <w:rFonts w:ascii="Arial" w:eastAsia="PMingLiU" w:hAnsi="Arial" w:cs="Arial"/>
          <w:lang w:val="en-US" w:eastAsia="zh-TW"/>
        </w:rPr>
        <w:t>ConfigCommon</w:t>
      </w:r>
      <w:proofErr w:type="spellEnd"/>
    </w:p>
    <w:p w14:paraId="62A6A634" w14:textId="77777777" w:rsidR="00C564A3" w:rsidRPr="00C564A3" w:rsidRDefault="00C564A3" w:rsidP="00C564A3">
      <w:pPr>
        <w:rPr>
          <w:rFonts w:ascii="Arial" w:hAnsi="Arial" w:cs="Arial"/>
          <w:lang w:eastAsia="x-none"/>
        </w:rPr>
      </w:pPr>
    </w:p>
    <w:p w14:paraId="2E430038" w14:textId="77777777" w:rsidR="00C564A3" w:rsidRPr="00C564A3" w:rsidRDefault="00C564A3" w:rsidP="00C564A3">
      <w:pPr>
        <w:rPr>
          <w:rFonts w:ascii="Arial" w:hAnsi="Arial" w:cs="Arial"/>
          <w:b/>
          <w:bCs/>
          <w:lang w:eastAsia="x-none"/>
        </w:rPr>
      </w:pPr>
      <w:r w:rsidRPr="00C564A3">
        <w:rPr>
          <w:rFonts w:ascii="Arial" w:hAnsi="Arial" w:cs="Arial"/>
          <w:b/>
          <w:bCs/>
          <w:highlight w:val="green"/>
          <w:lang w:eastAsia="x-none"/>
        </w:rPr>
        <w:t>Agreement</w:t>
      </w:r>
    </w:p>
    <w:p w14:paraId="5B6C2A53" w14:textId="77777777" w:rsidR="00C564A3" w:rsidRPr="00C564A3" w:rsidRDefault="00C564A3" w:rsidP="00C564A3">
      <w:pPr>
        <w:rPr>
          <w:rFonts w:ascii="Arial" w:eastAsia="PMingLiU" w:hAnsi="Arial" w:cs="Arial"/>
          <w:lang w:val="en-US" w:eastAsia="zh-TW"/>
        </w:rPr>
      </w:pPr>
      <w:r w:rsidRPr="00C564A3">
        <w:rPr>
          <w:rFonts w:ascii="Arial" w:eastAsia="PMingLiU" w:hAnsi="Arial" w:cs="Arial"/>
          <w:lang w:val="en-US" w:eastAsia="zh-TW"/>
        </w:rPr>
        <w:t>For the purpose of “WUS transmission”, at least the following parameters to indicate “</w:t>
      </w:r>
      <w:r w:rsidRPr="00C564A3">
        <w:rPr>
          <w:rFonts w:ascii="Arial" w:eastAsia="PMingLiU" w:hAnsi="Arial" w:cs="Arial"/>
          <w:lang w:eastAsia="zh-TW"/>
        </w:rPr>
        <w:t>frequency information for UL-WUS transmission”</w:t>
      </w:r>
      <w:r w:rsidRPr="00C564A3">
        <w:rPr>
          <w:rFonts w:ascii="Arial" w:eastAsia="PMingLiU" w:hAnsi="Arial" w:cs="Arial"/>
          <w:lang w:val="en-US" w:eastAsia="zh-TW"/>
        </w:rPr>
        <w:t xml:space="preserve"> are included in the UL-WUS configuration.</w:t>
      </w:r>
    </w:p>
    <w:tbl>
      <w:tblPr>
        <w:tblStyle w:val="TableGrid5"/>
        <w:tblW w:w="8005" w:type="dxa"/>
        <w:tblLayout w:type="fixed"/>
        <w:tblLook w:val="04A0" w:firstRow="1" w:lastRow="0" w:firstColumn="1" w:lastColumn="0" w:noHBand="0" w:noVBand="1"/>
      </w:tblPr>
      <w:tblGrid>
        <w:gridCol w:w="2121"/>
        <w:gridCol w:w="5884"/>
      </w:tblGrid>
      <w:tr w:rsidR="00C564A3" w:rsidRPr="00C564A3" w14:paraId="3A9D24C9" w14:textId="77777777" w:rsidTr="00E12785">
        <w:trPr>
          <w:trHeight w:val="300"/>
        </w:trPr>
        <w:tc>
          <w:tcPr>
            <w:tcW w:w="2121" w:type="dxa"/>
            <w:tcBorders>
              <w:top w:val="single" w:sz="4" w:space="0" w:color="auto"/>
              <w:left w:val="single" w:sz="4" w:space="0" w:color="auto"/>
              <w:bottom w:val="single" w:sz="4" w:space="0" w:color="auto"/>
              <w:right w:val="single" w:sz="4" w:space="0" w:color="auto"/>
            </w:tcBorders>
            <w:hideMark/>
          </w:tcPr>
          <w:p w14:paraId="5FA0A504" w14:textId="77777777" w:rsidR="00C564A3" w:rsidRPr="00C564A3" w:rsidRDefault="00C564A3" w:rsidP="00E12785">
            <w:pPr>
              <w:rPr>
                <w:rFonts w:ascii="Arial" w:hAnsi="Arial" w:cs="Arial"/>
                <w:b/>
                <w:bCs/>
              </w:rPr>
            </w:pPr>
            <w:r w:rsidRPr="00C564A3">
              <w:rPr>
                <w:rFonts w:ascii="Arial" w:hAnsi="Arial" w:cs="Arial"/>
                <w:b/>
                <w:bCs/>
              </w:rPr>
              <w:t>Purpose</w:t>
            </w:r>
          </w:p>
        </w:tc>
        <w:tc>
          <w:tcPr>
            <w:tcW w:w="5884" w:type="dxa"/>
            <w:tcBorders>
              <w:top w:val="single" w:sz="4" w:space="0" w:color="auto"/>
              <w:left w:val="single" w:sz="4" w:space="0" w:color="auto"/>
              <w:bottom w:val="single" w:sz="4" w:space="0" w:color="auto"/>
              <w:right w:val="single" w:sz="4" w:space="0" w:color="auto"/>
            </w:tcBorders>
            <w:hideMark/>
          </w:tcPr>
          <w:p w14:paraId="30E775C0" w14:textId="77777777" w:rsidR="00C564A3" w:rsidRPr="00C564A3" w:rsidRDefault="00C564A3" w:rsidP="00E12785">
            <w:pPr>
              <w:rPr>
                <w:rFonts w:ascii="Arial" w:hAnsi="Arial" w:cs="Arial"/>
                <w:b/>
                <w:bCs/>
              </w:rPr>
            </w:pPr>
            <w:r w:rsidRPr="00C564A3">
              <w:rPr>
                <w:rFonts w:ascii="Arial" w:hAnsi="Arial" w:cs="Arial"/>
                <w:b/>
                <w:bCs/>
              </w:rPr>
              <w:t>Parameters</w:t>
            </w:r>
          </w:p>
        </w:tc>
      </w:tr>
      <w:tr w:rsidR="00C564A3" w:rsidRPr="00C564A3" w14:paraId="65DB61E7" w14:textId="77777777" w:rsidTr="00E12785">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39990B49" w14:textId="77777777" w:rsidR="00C564A3" w:rsidRPr="00C564A3" w:rsidRDefault="00C564A3" w:rsidP="00E12785">
            <w:pPr>
              <w:rPr>
                <w:rFonts w:ascii="Arial" w:hAnsi="Arial" w:cs="Arial"/>
              </w:rPr>
            </w:pPr>
            <w:r w:rsidRPr="00C564A3">
              <w:rPr>
                <w:rFonts w:ascii="Arial" w:hAnsi="Arial" w:cs="Arial"/>
              </w:rPr>
              <w:t>WUS transmission</w:t>
            </w:r>
          </w:p>
        </w:tc>
        <w:tc>
          <w:tcPr>
            <w:tcW w:w="5884" w:type="dxa"/>
            <w:tcBorders>
              <w:top w:val="single" w:sz="4" w:space="0" w:color="auto"/>
              <w:left w:val="single" w:sz="4" w:space="0" w:color="auto"/>
              <w:bottom w:val="single" w:sz="4" w:space="0" w:color="auto"/>
              <w:right w:val="single" w:sz="4" w:space="0" w:color="auto"/>
            </w:tcBorders>
            <w:hideMark/>
          </w:tcPr>
          <w:p w14:paraId="3F52C84F" w14:textId="77777777" w:rsidR="00C564A3" w:rsidRPr="00C564A3" w:rsidRDefault="00C564A3" w:rsidP="00E12785">
            <w:pPr>
              <w:rPr>
                <w:rFonts w:ascii="Arial" w:hAnsi="Arial" w:cs="Arial"/>
                <w:i/>
                <w:iCs/>
              </w:rPr>
            </w:pPr>
            <w:proofErr w:type="spellStart"/>
            <w:r w:rsidRPr="00C564A3">
              <w:rPr>
                <w:rFonts w:ascii="Arial" w:hAnsi="Arial" w:cs="Arial"/>
                <w:i/>
                <w:iCs/>
                <w:color w:val="FF0000"/>
              </w:rPr>
              <w:t>frequencyBandList</w:t>
            </w:r>
            <w:proofErr w:type="spellEnd"/>
          </w:p>
        </w:tc>
      </w:tr>
      <w:tr w:rsidR="00C564A3" w:rsidRPr="00C564A3" w14:paraId="3EA2EFA4" w14:textId="77777777" w:rsidTr="00E12785">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C47C7A4" w14:textId="77777777" w:rsidR="00C564A3" w:rsidRPr="00C564A3" w:rsidRDefault="00C564A3" w:rsidP="00E12785">
            <w:pPr>
              <w:rPr>
                <w:rFonts w:ascii="Arial" w:hAnsi="Arial" w:cs="Arial"/>
              </w:rPr>
            </w:pPr>
          </w:p>
        </w:tc>
        <w:tc>
          <w:tcPr>
            <w:tcW w:w="5884" w:type="dxa"/>
            <w:tcBorders>
              <w:top w:val="single" w:sz="4" w:space="0" w:color="auto"/>
              <w:left w:val="single" w:sz="4" w:space="0" w:color="auto"/>
              <w:bottom w:val="single" w:sz="4" w:space="0" w:color="auto"/>
              <w:right w:val="single" w:sz="4" w:space="0" w:color="auto"/>
            </w:tcBorders>
            <w:hideMark/>
          </w:tcPr>
          <w:p w14:paraId="58C2A78F" w14:textId="77777777" w:rsidR="00C564A3" w:rsidRPr="00C564A3" w:rsidRDefault="00C564A3" w:rsidP="00E12785">
            <w:pPr>
              <w:rPr>
                <w:rFonts w:ascii="Arial" w:hAnsi="Arial" w:cs="Arial"/>
                <w:i/>
                <w:iCs/>
              </w:rPr>
            </w:pPr>
            <w:proofErr w:type="spellStart"/>
            <w:r w:rsidRPr="00C564A3">
              <w:rPr>
                <w:rFonts w:ascii="Arial" w:hAnsi="Arial" w:cs="Arial"/>
                <w:i/>
                <w:iCs/>
              </w:rPr>
              <w:t>absoluteFrequencyPointA</w:t>
            </w:r>
            <w:proofErr w:type="spellEnd"/>
          </w:p>
        </w:tc>
      </w:tr>
      <w:tr w:rsidR="00C564A3" w:rsidRPr="00C564A3" w14:paraId="6702A107" w14:textId="77777777" w:rsidTr="00E12785">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BD0467D" w14:textId="77777777" w:rsidR="00C564A3" w:rsidRPr="00C564A3" w:rsidRDefault="00C564A3" w:rsidP="00E12785">
            <w:pPr>
              <w:rPr>
                <w:rFonts w:ascii="Arial" w:hAnsi="Arial" w:cs="Arial"/>
              </w:rPr>
            </w:pPr>
          </w:p>
        </w:tc>
        <w:tc>
          <w:tcPr>
            <w:tcW w:w="5884" w:type="dxa"/>
            <w:tcBorders>
              <w:top w:val="single" w:sz="4" w:space="0" w:color="auto"/>
              <w:left w:val="single" w:sz="4" w:space="0" w:color="auto"/>
              <w:bottom w:val="single" w:sz="4" w:space="0" w:color="auto"/>
              <w:right w:val="single" w:sz="4" w:space="0" w:color="auto"/>
            </w:tcBorders>
            <w:hideMark/>
          </w:tcPr>
          <w:p w14:paraId="502CF011" w14:textId="77777777" w:rsidR="00C564A3" w:rsidRPr="00C564A3" w:rsidRDefault="00C564A3" w:rsidP="00E12785">
            <w:pPr>
              <w:rPr>
                <w:rFonts w:ascii="Arial" w:hAnsi="Arial" w:cs="Arial"/>
                <w:i/>
                <w:iCs/>
              </w:rPr>
            </w:pPr>
            <w:proofErr w:type="spellStart"/>
            <w:r w:rsidRPr="00C564A3">
              <w:rPr>
                <w:rFonts w:ascii="Arial" w:hAnsi="Arial" w:cs="Arial"/>
                <w:i/>
                <w:iCs/>
              </w:rPr>
              <w:t>offsetToCarrier</w:t>
            </w:r>
            <w:proofErr w:type="spellEnd"/>
          </w:p>
        </w:tc>
      </w:tr>
      <w:tr w:rsidR="00C564A3" w:rsidRPr="00C564A3" w14:paraId="188B577D" w14:textId="77777777" w:rsidTr="00E12785">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AE8761D" w14:textId="77777777" w:rsidR="00C564A3" w:rsidRPr="00C564A3" w:rsidRDefault="00C564A3" w:rsidP="00E12785">
            <w:pPr>
              <w:rPr>
                <w:rFonts w:ascii="Arial" w:hAnsi="Arial" w:cs="Arial"/>
              </w:rPr>
            </w:pPr>
          </w:p>
        </w:tc>
        <w:tc>
          <w:tcPr>
            <w:tcW w:w="5884" w:type="dxa"/>
            <w:tcBorders>
              <w:top w:val="single" w:sz="4" w:space="0" w:color="auto"/>
              <w:left w:val="single" w:sz="4" w:space="0" w:color="auto"/>
              <w:bottom w:val="single" w:sz="4" w:space="0" w:color="auto"/>
              <w:right w:val="single" w:sz="4" w:space="0" w:color="auto"/>
            </w:tcBorders>
            <w:hideMark/>
          </w:tcPr>
          <w:p w14:paraId="730817F0" w14:textId="77777777" w:rsidR="00C564A3" w:rsidRPr="00C564A3" w:rsidRDefault="00C564A3" w:rsidP="00E12785">
            <w:pPr>
              <w:rPr>
                <w:rFonts w:ascii="Arial" w:hAnsi="Arial" w:cs="Arial"/>
                <w:i/>
                <w:iCs/>
              </w:rPr>
            </w:pPr>
            <w:r w:rsidRPr="00C564A3">
              <w:rPr>
                <w:rFonts w:ascii="Arial" w:hAnsi="Arial" w:cs="Arial"/>
                <w:i/>
                <w:iCs/>
              </w:rPr>
              <w:t>p-Max</w:t>
            </w:r>
          </w:p>
        </w:tc>
      </w:tr>
      <w:tr w:rsidR="00C564A3" w:rsidRPr="00C564A3" w14:paraId="103BAF3C" w14:textId="77777777" w:rsidTr="00E12785">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4A80F48" w14:textId="77777777" w:rsidR="00C564A3" w:rsidRPr="00C564A3" w:rsidRDefault="00C564A3" w:rsidP="00E12785">
            <w:pPr>
              <w:rPr>
                <w:rFonts w:ascii="Arial" w:hAnsi="Arial" w:cs="Arial"/>
              </w:rPr>
            </w:pPr>
          </w:p>
        </w:tc>
        <w:tc>
          <w:tcPr>
            <w:tcW w:w="5884" w:type="dxa"/>
            <w:tcBorders>
              <w:top w:val="single" w:sz="4" w:space="0" w:color="auto"/>
              <w:left w:val="single" w:sz="4" w:space="0" w:color="auto"/>
              <w:bottom w:val="single" w:sz="4" w:space="0" w:color="auto"/>
              <w:right w:val="single" w:sz="4" w:space="0" w:color="auto"/>
            </w:tcBorders>
            <w:hideMark/>
          </w:tcPr>
          <w:p w14:paraId="2E5F11D4" w14:textId="77777777" w:rsidR="00C564A3" w:rsidRPr="00C564A3" w:rsidRDefault="00C564A3" w:rsidP="00E12785">
            <w:pPr>
              <w:rPr>
                <w:rFonts w:ascii="Arial" w:hAnsi="Arial" w:cs="Arial"/>
                <w:i/>
                <w:iCs/>
                <w:strike/>
              </w:rPr>
            </w:pPr>
            <w:r w:rsidRPr="00C564A3">
              <w:rPr>
                <w:rFonts w:ascii="Arial" w:hAnsi="Arial" w:cs="Arial"/>
                <w:i/>
                <w:iCs/>
                <w:strike/>
                <w:color w:val="FF0000"/>
              </w:rPr>
              <w:t xml:space="preserve">frequencyShift7p5khz </w:t>
            </w:r>
            <w:r w:rsidRPr="00C564A3">
              <w:rPr>
                <w:rFonts w:ascii="Arial" w:hAnsi="Arial" w:cs="Arial"/>
                <w:i/>
                <w:iCs/>
                <w:color w:val="FF0000"/>
                <w:highlight w:val="darkYellow"/>
              </w:rPr>
              <w:t>(working assumption)</w:t>
            </w:r>
            <w:proofErr w:type="spellStart"/>
            <w:r w:rsidRPr="00C564A3">
              <w:rPr>
                <w:rFonts w:ascii="Arial" w:eastAsia="PMingLiU" w:hAnsi="Arial" w:cs="Arial"/>
                <w:i/>
                <w:iCs/>
                <w:color w:val="FF0000"/>
                <w:lang w:eastAsia="zh-TW"/>
              </w:rPr>
              <w:t>ULSubCarrierSpacing</w:t>
            </w:r>
            <w:proofErr w:type="spellEnd"/>
          </w:p>
        </w:tc>
      </w:tr>
    </w:tbl>
    <w:p w14:paraId="5CBE53A2" w14:textId="77777777" w:rsidR="00C564A3" w:rsidRPr="00C564A3" w:rsidRDefault="00C564A3" w:rsidP="00C564A3">
      <w:pPr>
        <w:rPr>
          <w:rFonts w:ascii="Arial" w:hAnsi="Arial" w:cs="Arial"/>
          <w:lang w:eastAsia="x-none"/>
        </w:rPr>
      </w:pPr>
    </w:p>
    <w:p w14:paraId="0C9B4898" w14:textId="77777777" w:rsidR="00C564A3" w:rsidRPr="00C564A3" w:rsidRDefault="00C564A3" w:rsidP="00C564A3">
      <w:pPr>
        <w:rPr>
          <w:rFonts w:ascii="Arial" w:hAnsi="Arial" w:cs="Arial"/>
          <w:b/>
          <w:bCs/>
          <w:lang w:eastAsia="x-none"/>
        </w:rPr>
      </w:pPr>
      <w:r w:rsidRPr="00C564A3">
        <w:rPr>
          <w:rFonts w:ascii="Arial" w:hAnsi="Arial" w:cs="Arial"/>
          <w:b/>
          <w:bCs/>
          <w:highlight w:val="green"/>
          <w:lang w:eastAsia="x-none"/>
        </w:rPr>
        <w:t>Agreement</w:t>
      </w:r>
    </w:p>
    <w:p w14:paraId="3C3CA16C" w14:textId="77777777" w:rsidR="00C564A3" w:rsidRPr="00C564A3" w:rsidRDefault="00C564A3" w:rsidP="00C564A3">
      <w:pPr>
        <w:rPr>
          <w:rFonts w:ascii="Arial" w:eastAsia="PMingLiU" w:hAnsi="Arial" w:cs="Arial"/>
          <w:lang w:val="en-US" w:eastAsia="zh-TW"/>
        </w:rPr>
      </w:pPr>
      <w:r w:rsidRPr="00C564A3">
        <w:rPr>
          <w:rFonts w:ascii="Arial" w:eastAsia="PMingLiU" w:hAnsi="Arial" w:cs="Arial"/>
          <w:lang w:val="en-US" w:eastAsia="zh-TW"/>
        </w:rPr>
        <w:t xml:space="preserve">For the purpose of “WUS transmission”, at least the following parameters are included in the UL-WUS configuration. </w:t>
      </w:r>
    </w:p>
    <w:tbl>
      <w:tblPr>
        <w:tblStyle w:val="TableGrid5"/>
        <w:tblW w:w="9630" w:type="dxa"/>
        <w:tblLayout w:type="fixed"/>
        <w:tblLook w:val="04A0" w:firstRow="1" w:lastRow="0" w:firstColumn="1" w:lastColumn="0" w:noHBand="0" w:noVBand="1"/>
      </w:tblPr>
      <w:tblGrid>
        <w:gridCol w:w="2121"/>
        <w:gridCol w:w="1983"/>
        <w:gridCol w:w="2125"/>
        <w:gridCol w:w="3401"/>
      </w:tblGrid>
      <w:tr w:rsidR="00C564A3" w:rsidRPr="00C564A3" w14:paraId="1B1C25A2" w14:textId="77777777" w:rsidTr="00E12785">
        <w:trPr>
          <w:trHeight w:val="300"/>
        </w:trPr>
        <w:tc>
          <w:tcPr>
            <w:tcW w:w="2121" w:type="dxa"/>
            <w:tcBorders>
              <w:top w:val="single" w:sz="4" w:space="0" w:color="auto"/>
              <w:left w:val="single" w:sz="4" w:space="0" w:color="auto"/>
              <w:bottom w:val="single" w:sz="4" w:space="0" w:color="auto"/>
              <w:right w:val="single" w:sz="4" w:space="0" w:color="auto"/>
            </w:tcBorders>
            <w:hideMark/>
          </w:tcPr>
          <w:p w14:paraId="7D097A88" w14:textId="77777777" w:rsidR="00C564A3" w:rsidRPr="00C564A3" w:rsidRDefault="00C564A3" w:rsidP="00E12785">
            <w:pPr>
              <w:rPr>
                <w:rFonts w:ascii="Arial" w:hAnsi="Arial" w:cs="Arial"/>
                <w:b/>
                <w:bCs/>
              </w:rPr>
            </w:pPr>
            <w:r w:rsidRPr="00C564A3">
              <w:rPr>
                <w:rFonts w:ascii="Arial" w:hAnsi="Arial" w:cs="Arial"/>
                <w:b/>
                <w:bCs/>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6FAEAC7D" w14:textId="77777777" w:rsidR="00C564A3" w:rsidRPr="00C564A3" w:rsidRDefault="00C564A3" w:rsidP="00E12785">
            <w:pPr>
              <w:rPr>
                <w:rFonts w:ascii="Arial" w:hAnsi="Arial" w:cs="Arial"/>
                <w:b/>
                <w:bCs/>
              </w:rPr>
            </w:pPr>
            <w:r w:rsidRPr="00C564A3">
              <w:rPr>
                <w:rFonts w:ascii="Arial" w:hAnsi="Arial" w:cs="Arial"/>
                <w:b/>
                <w:bCs/>
              </w:rPr>
              <w:t>Parameters</w:t>
            </w:r>
          </w:p>
        </w:tc>
      </w:tr>
      <w:tr w:rsidR="00C564A3" w:rsidRPr="00C564A3" w14:paraId="7FCADB2C" w14:textId="77777777" w:rsidTr="00E12785">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21DC72D3" w14:textId="77777777" w:rsidR="00C564A3" w:rsidRPr="00C564A3" w:rsidRDefault="00C564A3" w:rsidP="00E12785">
            <w:pPr>
              <w:rPr>
                <w:rFonts w:ascii="Arial" w:hAnsi="Arial" w:cs="Arial"/>
                <w:b/>
                <w:bCs/>
                <w:sz w:val="22"/>
              </w:rPr>
            </w:pPr>
            <w:r w:rsidRPr="00C564A3">
              <w:rPr>
                <w:rFonts w:ascii="Arial" w:hAnsi="Arial" w:cs="Arial"/>
                <w:b/>
                <w:bCs/>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212DBA42" w14:textId="77777777" w:rsidR="00C564A3" w:rsidRPr="00C564A3" w:rsidRDefault="00C564A3" w:rsidP="00E12785">
            <w:pPr>
              <w:rPr>
                <w:rFonts w:ascii="Arial" w:hAnsi="Arial" w:cs="Arial"/>
                <w:b/>
                <w:bCs/>
              </w:rPr>
            </w:pPr>
            <w:r w:rsidRPr="00C564A3">
              <w:rPr>
                <w:rFonts w:ascii="Arial" w:hAnsi="Arial" w:cs="Arial"/>
                <w:b/>
                <w:bCs/>
              </w:rPr>
              <w:t xml:space="preserve">SIB1-RequestConfig </w:t>
            </w:r>
          </w:p>
          <w:p w14:paraId="724F32E4" w14:textId="77777777" w:rsidR="00C564A3" w:rsidRPr="00C564A3" w:rsidRDefault="00C564A3" w:rsidP="00E12785">
            <w:pPr>
              <w:ind w:left="800"/>
              <w:rPr>
                <w:rFonts w:ascii="Arial" w:hAnsi="Arial" w:cs="Arial"/>
                <w:b/>
                <w:bCs/>
              </w:rPr>
            </w:pPr>
            <w:r w:rsidRPr="00C564A3">
              <w:rPr>
                <w:rFonts w:ascii="Arial" w:hAnsi="Arial" w:cs="Arial"/>
                <w:b/>
                <w:bCs/>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63604884" w14:textId="77777777" w:rsidR="00C564A3" w:rsidRPr="00C564A3" w:rsidRDefault="00C564A3" w:rsidP="00E12785">
            <w:pPr>
              <w:rPr>
                <w:rFonts w:ascii="Arial" w:hAnsi="Arial" w:cs="Arial"/>
              </w:rPr>
            </w:pPr>
            <w:r w:rsidRPr="00C564A3">
              <w:rPr>
                <w:rFonts w:ascii="Arial" w:hAnsi="Arial" w:cs="Arial"/>
              </w:rPr>
              <w:t>ss-PBCH-</w:t>
            </w:r>
            <w:proofErr w:type="spellStart"/>
            <w:r w:rsidRPr="00C564A3">
              <w:rPr>
                <w:rFonts w:ascii="Arial" w:hAnsi="Arial" w:cs="Arial"/>
              </w:rPr>
              <w:t>BlockPower</w:t>
            </w:r>
            <w:proofErr w:type="spellEnd"/>
          </w:p>
        </w:tc>
      </w:tr>
      <w:tr w:rsidR="00C564A3" w:rsidRPr="00C564A3" w14:paraId="1143BBD2" w14:textId="77777777" w:rsidTr="00E12785">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447246B" w14:textId="77777777" w:rsidR="00C564A3" w:rsidRPr="00C564A3" w:rsidRDefault="00C564A3" w:rsidP="00E12785">
            <w:pPr>
              <w:rPr>
                <w:rFonts w:ascii="Arial" w:hAnsi="Arial" w:cs="Arial"/>
                <w:b/>
                <w:bCs/>
                <w:sz w:val="22"/>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84CD30B" w14:textId="77777777" w:rsidR="00C564A3" w:rsidRPr="00C564A3" w:rsidRDefault="00C564A3" w:rsidP="00E12785">
            <w:pPr>
              <w:rPr>
                <w:rFonts w:ascii="Arial" w:hAnsi="Arial" w:cs="Arial"/>
                <w:b/>
                <w:bCs/>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1649335A" w14:textId="77777777" w:rsidR="00C564A3" w:rsidRPr="00C564A3" w:rsidRDefault="00C564A3" w:rsidP="00E12785">
            <w:pPr>
              <w:rPr>
                <w:rFonts w:ascii="Arial" w:eastAsia="PMingLiU" w:hAnsi="Arial" w:cs="Arial"/>
                <w:b/>
                <w:i/>
                <w:iCs/>
                <w:lang w:eastAsia="zh-TW"/>
              </w:rPr>
            </w:pPr>
            <w:r w:rsidRPr="00C564A3">
              <w:rPr>
                <w:rFonts w:ascii="Arial" w:hAnsi="Arial" w:cs="Arial"/>
                <w:color w:val="FF0000"/>
              </w:rPr>
              <w:t>SSB-</w:t>
            </w:r>
            <w:proofErr w:type="spellStart"/>
            <w:r w:rsidRPr="00C564A3">
              <w:rPr>
                <w:rFonts w:ascii="Arial" w:hAnsi="Arial" w:cs="Arial"/>
                <w:color w:val="FF0000"/>
              </w:rPr>
              <w:t>positionInBurst</w:t>
            </w:r>
            <w:proofErr w:type="spellEnd"/>
          </w:p>
        </w:tc>
      </w:tr>
      <w:tr w:rsidR="00C564A3" w:rsidRPr="00C564A3" w14:paraId="2DC6965F" w14:textId="77777777" w:rsidTr="00E12785">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E891CA3" w14:textId="77777777" w:rsidR="00C564A3" w:rsidRPr="00C564A3" w:rsidRDefault="00C564A3" w:rsidP="00E12785">
            <w:pPr>
              <w:rPr>
                <w:rFonts w:ascii="Arial" w:hAnsi="Arial" w:cs="Arial"/>
                <w:b/>
                <w:bCs/>
                <w:sz w:val="22"/>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D1C7FA5" w14:textId="77777777" w:rsidR="00C564A3" w:rsidRPr="00C564A3" w:rsidRDefault="00C564A3" w:rsidP="00E12785">
            <w:pPr>
              <w:rPr>
                <w:rFonts w:ascii="Arial" w:hAnsi="Arial" w:cs="Arial"/>
                <w:b/>
                <w:bCs/>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69599C1B" w14:textId="77777777" w:rsidR="00C564A3" w:rsidRPr="00C564A3" w:rsidRDefault="00C564A3" w:rsidP="00E12785">
            <w:pPr>
              <w:rPr>
                <w:rFonts w:ascii="Arial" w:hAnsi="Arial" w:cs="Arial"/>
                <w:color w:val="FF0000"/>
              </w:rPr>
            </w:pPr>
            <w:proofErr w:type="spellStart"/>
            <w:r w:rsidRPr="00C564A3">
              <w:rPr>
                <w:rFonts w:ascii="Arial" w:eastAsia="PMingLiU" w:hAnsi="Arial" w:cs="Arial"/>
                <w:color w:val="FF0000"/>
                <w:lang w:eastAsia="zh-TW"/>
              </w:rPr>
              <w:t>tdd</w:t>
            </w:r>
            <w:proofErr w:type="spellEnd"/>
            <w:r w:rsidRPr="00C564A3">
              <w:rPr>
                <w:rFonts w:ascii="Arial" w:eastAsia="PMingLiU" w:hAnsi="Arial" w:cs="Arial"/>
                <w:color w:val="FF0000"/>
                <w:lang w:eastAsia="zh-TW"/>
              </w:rPr>
              <w:t>-UL-DL-</w:t>
            </w:r>
            <w:proofErr w:type="spellStart"/>
            <w:r w:rsidRPr="00C564A3">
              <w:rPr>
                <w:rFonts w:ascii="Arial" w:eastAsia="PMingLiU" w:hAnsi="Arial" w:cs="Arial"/>
                <w:color w:val="FF0000"/>
                <w:lang w:eastAsia="zh-TW"/>
              </w:rPr>
              <w:t>ConfigurationCommon</w:t>
            </w:r>
            <w:proofErr w:type="spellEnd"/>
          </w:p>
        </w:tc>
      </w:tr>
      <w:tr w:rsidR="00C564A3" w:rsidRPr="00C564A3" w14:paraId="07280AAA" w14:textId="77777777" w:rsidTr="00E12785">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68376D4" w14:textId="77777777" w:rsidR="00C564A3" w:rsidRPr="00C564A3" w:rsidRDefault="00C564A3" w:rsidP="00E12785">
            <w:pPr>
              <w:rPr>
                <w:rFonts w:ascii="Arial" w:hAnsi="Arial" w:cs="Arial"/>
                <w:b/>
                <w:bCs/>
                <w:sz w:val="22"/>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C728552" w14:textId="77777777" w:rsidR="00C564A3" w:rsidRPr="00C564A3" w:rsidRDefault="00C564A3" w:rsidP="00E12785">
            <w:pPr>
              <w:rPr>
                <w:rFonts w:ascii="Arial" w:hAnsi="Arial" w:cs="Arial"/>
                <w:b/>
                <w:bCs/>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0071809F" w14:textId="77777777" w:rsidR="00C564A3" w:rsidRPr="00C564A3" w:rsidRDefault="00C564A3" w:rsidP="00E12785">
            <w:pPr>
              <w:rPr>
                <w:rFonts w:ascii="Arial" w:hAnsi="Arial" w:cs="Arial"/>
                <w:sz w:val="22"/>
              </w:rPr>
            </w:pPr>
            <w:r w:rsidRPr="00C564A3">
              <w:rPr>
                <w:rFonts w:ascii="Arial" w:hAnsi="Arial" w:cs="Arial"/>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1D60018C" w14:textId="77777777" w:rsidR="00C564A3" w:rsidRPr="00C564A3" w:rsidRDefault="00C564A3" w:rsidP="00E12785">
            <w:pPr>
              <w:rPr>
                <w:rFonts w:ascii="Arial" w:hAnsi="Arial" w:cs="Arial"/>
              </w:rPr>
            </w:pPr>
            <w:proofErr w:type="spellStart"/>
            <w:r w:rsidRPr="00C564A3">
              <w:rPr>
                <w:rFonts w:ascii="Arial" w:hAnsi="Arial" w:cs="Arial"/>
              </w:rPr>
              <w:t>Prach-ConfigurationIndex</w:t>
            </w:r>
            <w:proofErr w:type="spellEnd"/>
          </w:p>
        </w:tc>
      </w:tr>
      <w:tr w:rsidR="00C564A3" w:rsidRPr="00C564A3" w14:paraId="5E0FD48A" w14:textId="77777777" w:rsidTr="00E12785">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62DE095" w14:textId="77777777" w:rsidR="00C564A3" w:rsidRPr="00C564A3" w:rsidRDefault="00C564A3" w:rsidP="00E12785">
            <w:pPr>
              <w:rPr>
                <w:rFonts w:ascii="Arial" w:hAnsi="Arial" w:cs="Arial"/>
                <w:b/>
                <w:bCs/>
                <w:sz w:val="22"/>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90D7488" w14:textId="77777777" w:rsidR="00C564A3" w:rsidRPr="00C564A3" w:rsidRDefault="00C564A3" w:rsidP="00E12785">
            <w:pPr>
              <w:rPr>
                <w:rFonts w:ascii="Arial" w:hAnsi="Arial" w:cs="Arial"/>
                <w:b/>
                <w:bCs/>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43C50AC" w14:textId="77777777" w:rsidR="00C564A3" w:rsidRPr="00C564A3" w:rsidRDefault="00C564A3" w:rsidP="00E12785">
            <w:pPr>
              <w:rPr>
                <w:rFonts w:ascii="Arial" w:hAnsi="Arial" w:cs="Arial"/>
                <w:sz w:val="22"/>
              </w:rPr>
            </w:pPr>
          </w:p>
        </w:tc>
        <w:tc>
          <w:tcPr>
            <w:tcW w:w="3401" w:type="dxa"/>
            <w:tcBorders>
              <w:top w:val="single" w:sz="4" w:space="0" w:color="auto"/>
              <w:left w:val="single" w:sz="4" w:space="0" w:color="auto"/>
              <w:bottom w:val="single" w:sz="4" w:space="0" w:color="auto"/>
              <w:right w:val="single" w:sz="4" w:space="0" w:color="auto"/>
            </w:tcBorders>
            <w:hideMark/>
          </w:tcPr>
          <w:p w14:paraId="38EFAEC0" w14:textId="77777777" w:rsidR="00C564A3" w:rsidRPr="00C564A3" w:rsidRDefault="00C564A3" w:rsidP="00E12785">
            <w:pPr>
              <w:rPr>
                <w:rFonts w:ascii="Arial" w:hAnsi="Arial" w:cs="Arial"/>
              </w:rPr>
            </w:pPr>
            <w:r w:rsidRPr="00C564A3">
              <w:rPr>
                <w:rFonts w:ascii="Arial" w:hAnsi="Arial" w:cs="Arial"/>
                <w:color w:val="FF0000"/>
              </w:rPr>
              <w:t>msg1-FDM</w:t>
            </w:r>
          </w:p>
        </w:tc>
      </w:tr>
      <w:tr w:rsidR="00C564A3" w:rsidRPr="00C564A3" w14:paraId="20E9ED2F" w14:textId="77777777" w:rsidTr="00E12785">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0599557" w14:textId="77777777" w:rsidR="00C564A3" w:rsidRPr="00C564A3" w:rsidRDefault="00C564A3" w:rsidP="00E12785">
            <w:pPr>
              <w:rPr>
                <w:rFonts w:ascii="Arial" w:hAnsi="Arial" w:cs="Arial"/>
                <w:b/>
                <w:bCs/>
                <w:sz w:val="22"/>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7C2F0F7" w14:textId="77777777" w:rsidR="00C564A3" w:rsidRPr="00C564A3" w:rsidRDefault="00C564A3" w:rsidP="00E12785">
            <w:pPr>
              <w:rPr>
                <w:rFonts w:ascii="Arial" w:hAnsi="Arial" w:cs="Arial"/>
                <w:b/>
                <w:bCs/>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CA2FCB5" w14:textId="77777777" w:rsidR="00C564A3" w:rsidRPr="00C564A3" w:rsidRDefault="00C564A3" w:rsidP="00E12785">
            <w:pPr>
              <w:rPr>
                <w:rFonts w:ascii="Arial" w:hAnsi="Arial" w:cs="Arial"/>
                <w:sz w:val="22"/>
              </w:rPr>
            </w:pPr>
          </w:p>
        </w:tc>
        <w:tc>
          <w:tcPr>
            <w:tcW w:w="3401" w:type="dxa"/>
            <w:tcBorders>
              <w:top w:val="single" w:sz="4" w:space="0" w:color="auto"/>
              <w:left w:val="single" w:sz="4" w:space="0" w:color="auto"/>
              <w:bottom w:val="single" w:sz="4" w:space="0" w:color="auto"/>
              <w:right w:val="single" w:sz="4" w:space="0" w:color="auto"/>
            </w:tcBorders>
            <w:hideMark/>
          </w:tcPr>
          <w:p w14:paraId="13C5A8D0" w14:textId="77777777" w:rsidR="00C564A3" w:rsidRPr="00C564A3" w:rsidRDefault="00C564A3" w:rsidP="00E12785">
            <w:pPr>
              <w:rPr>
                <w:rFonts w:ascii="Arial" w:hAnsi="Arial" w:cs="Arial"/>
              </w:rPr>
            </w:pPr>
            <w:r w:rsidRPr="00C564A3">
              <w:rPr>
                <w:rFonts w:ascii="Arial" w:hAnsi="Arial" w:cs="Arial"/>
              </w:rPr>
              <w:t>msg1-FrequencyStart</w:t>
            </w:r>
          </w:p>
        </w:tc>
      </w:tr>
      <w:tr w:rsidR="00C564A3" w:rsidRPr="00C564A3" w14:paraId="5F1F9F97" w14:textId="77777777" w:rsidTr="00E12785">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93CF1B3" w14:textId="77777777" w:rsidR="00C564A3" w:rsidRPr="00C564A3" w:rsidRDefault="00C564A3" w:rsidP="00E12785">
            <w:pPr>
              <w:rPr>
                <w:rFonts w:ascii="Arial" w:hAnsi="Arial" w:cs="Arial"/>
                <w:b/>
                <w:bCs/>
                <w:sz w:val="22"/>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21140C3" w14:textId="77777777" w:rsidR="00C564A3" w:rsidRPr="00C564A3" w:rsidRDefault="00C564A3" w:rsidP="00E12785">
            <w:pPr>
              <w:rPr>
                <w:rFonts w:ascii="Arial" w:hAnsi="Arial" w:cs="Arial"/>
                <w:b/>
                <w:bCs/>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AEE3F6D" w14:textId="77777777" w:rsidR="00C564A3" w:rsidRPr="00C564A3" w:rsidRDefault="00C564A3" w:rsidP="00E12785">
            <w:pPr>
              <w:rPr>
                <w:rFonts w:ascii="Arial" w:hAnsi="Arial" w:cs="Arial"/>
                <w:sz w:val="22"/>
              </w:rPr>
            </w:pPr>
          </w:p>
        </w:tc>
        <w:tc>
          <w:tcPr>
            <w:tcW w:w="3401" w:type="dxa"/>
            <w:tcBorders>
              <w:top w:val="single" w:sz="4" w:space="0" w:color="auto"/>
              <w:left w:val="single" w:sz="4" w:space="0" w:color="auto"/>
              <w:bottom w:val="single" w:sz="4" w:space="0" w:color="auto"/>
              <w:right w:val="single" w:sz="4" w:space="0" w:color="auto"/>
            </w:tcBorders>
            <w:hideMark/>
          </w:tcPr>
          <w:p w14:paraId="1103F01F" w14:textId="77777777" w:rsidR="00C564A3" w:rsidRPr="00C564A3" w:rsidRDefault="00C564A3" w:rsidP="00E12785">
            <w:pPr>
              <w:rPr>
                <w:rFonts w:ascii="Arial" w:hAnsi="Arial" w:cs="Arial"/>
              </w:rPr>
            </w:pPr>
            <w:proofErr w:type="spellStart"/>
            <w:r w:rsidRPr="00C564A3">
              <w:rPr>
                <w:rFonts w:ascii="Arial" w:hAnsi="Arial" w:cs="Arial"/>
              </w:rPr>
              <w:t>zeroCorrelationZoneConfig</w:t>
            </w:r>
            <w:proofErr w:type="spellEnd"/>
          </w:p>
        </w:tc>
      </w:tr>
      <w:tr w:rsidR="00C564A3" w:rsidRPr="00C564A3" w14:paraId="45440E71" w14:textId="77777777" w:rsidTr="00E12785">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B3A44E3" w14:textId="77777777" w:rsidR="00C564A3" w:rsidRPr="00C564A3" w:rsidRDefault="00C564A3" w:rsidP="00E12785">
            <w:pPr>
              <w:rPr>
                <w:rFonts w:ascii="Arial" w:hAnsi="Arial" w:cs="Arial"/>
                <w:b/>
                <w:bCs/>
                <w:sz w:val="22"/>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5719AEB" w14:textId="77777777" w:rsidR="00C564A3" w:rsidRPr="00C564A3" w:rsidRDefault="00C564A3" w:rsidP="00E12785">
            <w:pPr>
              <w:rPr>
                <w:rFonts w:ascii="Arial" w:hAnsi="Arial" w:cs="Arial"/>
                <w:b/>
                <w:bCs/>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2511D22" w14:textId="77777777" w:rsidR="00C564A3" w:rsidRPr="00C564A3" w:rsidRDefault="00C564A3" w:rsidP="00E12785">
            <w:pPr>
              <w:rPr>
                <w:rFonts w:ascii="Arial" w:hAnsi="Arial" w:cs="Arial"/>
                <w:sz w:val="22"/>
              </w:rPr>
            </w:pPr>
          </w:p>
        </w:tc>
        <w:tc>
          <w:tcPr>
            <w:tcW w:w="3401" w:type="dxa"/>
            <w:tcBorders>
              <w:top w:val="single" w:sz="4" w:space="0" w:color="auto"/>
              <w:left w:val="single" w:sz="4" w:space="0" w:color="auto"/>
              <w:bottom w:val="single" w:sz="4" w:space="0" w:color="auto"/>
              <w:right w:val="single" w:sz="4" w:space="0" w:color="auto"/>
            </w:tcBorders>
            <w:hideMark/>
          </w:tcPr>
          <w:p w14:paraId="0CD7938C" w14:textId="77777777" w:rsidR="00C564A3" w:rsidRPr="00C564A3" w:rsidRDefault="00C564A3" w:rsidP="00E12785">
            <w:pPr>
              <w:rPr>
                <w:rFonts w:ascii="Arial" w:hAnsi="Arial" w:cs="Arial"/>
              </w:rPr>
            </w:pPr>
            <w:proofErr w:type="spellStart"/>
            <w:r w:rsidRPr="00C564A3">
              <w:rPr>
                <w:rFonts w:ascii="Arial" w:hAnsi="Arial" w:cs="Arial"/>
              </w:rPr>
              <w:t>preambleReceivedTargetPower</w:t>
            </w:r>
            <w:proofErr w:type="spellEnd"/>
          </w:p>
        </w:tc>
      </w:tr>
      <w:tr w:rsidR="00C564A3" w:rsidRPr="00C564A3" w14:paraId="4EC2D23B" w14:textId="77777777" w:rsidTr="00E12785">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EEAE1CF" w14:textId="77777777" w:rsidR="00C564A3" w:rsidRPr="00C564A3" w:rsidRDefault="00C564A3" w:rsidP="00E12785">
            <w:pPr>
              <w:rPr>
                <w:rFonts w:ascii="Arial" w:hAnsi="Arial" w:cs="Arial"/>
                <w:b/>
                <w:bCs/>
                <w:sz w:val="22"/>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3E5BD74" w14:textId="77777777" w:rsidR="00C564A3" w:rsidRPr="00C564A3" w:rsidRDefault="00C564A3" w:rsidP="00E12785">
            <w:pPr>
              <w:rPr>
                <w:rFonts w:ascii="Arial" w:hAnsi="Arial" w:cs="Arial"/>
                <w:b/>
                <w:bCs/>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FA203A0" w14:textId="77777777" w:rsidR="00C564A3" w:rsidRPr="00C564A3" w:rsidRDefault="00C564A3" w:rsidP="00E12785">
            <w:pPr>
              <w:rPr>
                <w:rFonts w:ascii="Arial" w:hAnsi="Arial" w:cs="Arial"/>
                <w:sz w:val="22"/>
              </w:rPr>
            </w:pPr>
          </w:p>
        </w:tc>
        <w:tc>
          <w:tcPr>
            <w:tcW w:w="3401" w:type="dxa"/>
            <w:tcBorders>
              <w:top w:val="single" w:sz="4" w:space="0" w:color="auto"/>
              <w:left w:val="single" w:sz="4" w:space="0" w:color="auto"/>
              <w:bottom w:val="single" w:sz="4" w:space="0" w:color="auto"/>
              <w:right w:val="single" w:sz="4" w:space="0" w:color="auto"/>
            </w:tcBorders>
            <w:hideMark/>
          </w:tcPr>
          <w:p w14:paraId="1571EDF7" w14:textId="77777777" w:rsidR="00C564A3" w:rsidRPr="00C564A3" w:rsidRDefault="00C564A3" w:rsidP="00E12785">
            <w:pPr>
              <w:rPr>
                <w:rFonts w:ascii="Arial" w:hAnsi="Arial" w:cs="Arial"/>
              </w:rPr>
            </w:pPr>
            <w:proofErr w:type="spellStart"/>
            <w:r w:rsidRPr="00C564A3">
              <w:rPr>
                <w:rFonts w:ascii="Arial" w:hAnsi="Arial" w:cs="Arial"/>
              </w:rPr>
              <w:t>preambleTransMax</w:t>
            </w:r>
            <w:proofErr w:type="spellEnd"/>
          </w:p>
        </w:tc>
      </w:tr>
      <w:tr w:rsidR="00C564A3" w:rsidRPr="00C564A3" w14:paraId="746CC789" w14:textId="77777777" w:rsidTr="00E12785">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307EF70" w14:textId="77777777" w:rsidR="00C564A3" w:rsidRPr="00C564A3" w:rsidRDefault="00C564A3" w:rsidP="00E12785">
            <w:pPr>
              <w:rPr>
                <w:rFonts w:ascii="Arial" w:hAnsi="Arial" w:cs="Arial"/>
                <w:b/>
                <w:bCs/>
                <w:sz w:val="22"/>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279528A" w14:textId="77777777" w:rsidR="00C564A3" w:rsidRPr="00C564A3" w:rsidRDefault="00C564A3" w:rsidP="00E12785">
            <w:pPr>
              <w:rPr>
                <w:rFonts w:ascii="Arial" w:hAnsi="Arial" w:cs="Arial"/>
                <w:b/>
                <w:bCs/>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03602A1D" w14:textId="77777777" w:rsidR="00C564A3" w:rsidRPr="00C564A3" w:rsidRDefault="00C564A3" w:rsidP="00E12785">
            <w:pPr>
              <w:rPr>
                <w:rFonts w:ascii="Arial" w:hAnsi="Arial" w:cs="Arial"/>
                <w:sz w:val="22"/>
              </w:rPr>
            </w:pPr>
          </w:p>
        </w:tc>
        <w:tc>
          <w:tcPr>
            <w:tcW w:w="3401" w:type="dxa"/>
            <w:tcBorders>
              <w:top w:val="single" w:sz="4" w:space="0" w:color="auto"/>
              <w:left w:val="single" w:sz="4" w:space="0" w:color="auto"/>
              <w:bottom w:val="single" w:sz="4" w:space="0" w:color="auto"/>
              <w:right w:val="single" w:sz="4" w:space="0" w:color="auto"/>
            </w:tcBorders>
            <w:hideMark/>
          </w:tcPr>
          <w:p w14:paraId="1B3C53EF" w14:textId="77777777" w:rsidR="00C564A3" w:rsidRPr="00C564A3" w:rsidRDefault="00C564A3" w:rsidP="00E12785">
            <w:pPr>
              <w:rPr>
                <w:rFonts w:ascii="Arial" w:hAnsi="Arial" w:cs="Arial"/>
              </w:rPr>
            </w:pPr>
            <w:proofErr w:type="spellStart"/>
            <w:r w:rsidRPr="00C564A3">
              <w:rPr>
                <w:rFonts w:ascii="Arial" w:hAnsi="Arial" w:cs="Arial"/>
              </w:rPr>
              <w:t>powerRampingStep</w:t>
            </w:r>
            <w:proofErr w:type="spellEnd"/>
          </w:p>
        </w:tc>
      </w:tr>
      <w:tr w:rsidR="00C564A3" w:rsidRPr="00C564A3" w14:paraId="071F19AE" w14:textId="77777777" w:rsidTr="00E12785">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C2FCDEB" w14:textId="77777777" w:rsidR="00C564A3" w:rsidRPr="00C564A3" w:rsidRDefault="00C564A3" w:rsidP="00E12785">
            <w:pPr>
              <w:rPr>
                <w:rFonts w:ascii="Arial" w:hAnsi="Arial" w:cs="Arial"/>
                <w:b/>
                <w:bCs/>
                <w:sz w:val="22"/>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0FB64E6" w14:textId="77777777" w:rsidR="00C564A3" w:rsidRPr="00C564A3" w:rsidRDefault="00C564A3" w:rsidP="00E12785">
            <w:pPr>
              <w:rPr>
                <w:rFonts w:ascii="Arial" w:hAnsi="Arial" w:cs="Arial"/>
                <w:b/>
                <w:bCs/>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75A8BB1" w14:textId="77777777" w:rsidR="00C564A3" w:rsidRPr="00C564A3" w:rsidRDefault="00C564A3" w:rsidP="00E12785">
            <w:pPr>
              <w:rPr>
                <w:rFonts w:ascii="Arial" w:hAnsi="Arial" w:cs="Arial"/>
                <w:sz w:val="22"/>
              </w:rPr>
            </w:pPr>
          </w:p>
        </w:tc>
        <w:tc>
          <w:tcPr>
            <w:tcW w:w="3401" w:type="dxa"/>
            <w:tcBorders>
              <w:top w:val="single" w:sz="4" w:space="0" w:color="auto"/>
              <w:left w:val="single" w:sz="4" w:space="0" w:color="auto"/>
              <w:bottom w:val="single" w:sz="4" w:space="0" w:color="auto"/>
              <w:right w:val="single" w:sz="4" w:space="0" w:color="auto"/>
            </w:tcBorders>
            <w:hideMark/>
          </w:tcPr>
          <w:p w14:paraId="17ADF1BA" w14:textId="77777777" w:rsidR="00C564A3" w:rsidRPr="00C564A3" w:rsidRDefault="00C564A3" w:rsidP="00E12785">
            <w:pPr>
              <w:rPr>
                <w:rFonts w:ascii="Arial" w:hAnsi="Arial" w:cs="Arial"/>
              </w:rPr>
            </w:pPr>
            <w:proofErr w:type="spellStart"/>
            <w:r w:rsidRPr="00C564A3">
              <w:rPr>
                <w:rFonts w:ascii="Arial" w:hAnsi="Arial" w:cs="Arial"/>
              </w:rPr>
              <w:t>ra-ResponseWindow</w:t>
            </w:r>
            <w:proofErr w:type="spellEnd"/>
          </w:p>
        </w:tc>
      </w:tr>
      <w:tr w:rsidR="00C564A3" w:rsidRPr="00C564A3" w14:paraId="1AEC18F1" w14:textId="77777777" w:rsidTr="00E12785">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F28E906" w14:textId="77777777" w:rsidR="00C564A3" w:rsidRPr="00C564A3" w:rsidRDefault="00C564A3" w:rsidP="00E12785">
            <w:pPr>
              <w:rPr>
                <w:rFonts w:ascii="Arial" w:hAnsi="Arial" w:cs="Arial"/>
                <w:b/>
                <w:bCs/>
                <w:sz w:val="22"/>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F806996" w14:textId="77777777" w:rsidR="00C564A3" w:rsidRPr="00C564A3" w:rsidRDefault="00C564A3" w:rsidP="00E12785">
            <w:pPr>
              <w:rPr>
                <w:rFonts w:ascii="Arial" w:hAnsi="Arial" w:cs="Arial"/>
                <w:b/>
                <w:bCs/>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C5F9A9A" w14:textId="77777777" w:rsidR="00C564A3" w:rsidRPr="00C564A3" w:rsidRDefault="00C564A3" w:rsidP="00E12785">
            <w:pPr>
              <w:rPr>
                <w:rFonts w:ascii="Arial" w:hAnsi="Arial" w:cs="Arial"/>
                <w:sz w:val="22"/>
              </w:rPr>
            </w:pPr>
          </w:p>
        </w:tc>
        <w:tc>
          <w:tcPr>
            <w:tcW w:w="3401" w:type="dxa"/>
            <w:tcBorders>
              <w:top w:val="single" w:sz="4" w:space="0" w:color="auto"/>
              <w:left w:val="single" w:sz="4" w:space="0" w:color="auto"/>
              <w:bottom w:val="single" w:sz="4" w:space="0" w:color="auto"/>
              <w:right w:val="single" w:sz="4" w:space="0" w:color="auto"/>
            </w:tcBorders>
            <w:hideMark/>
          </w:tcPr>
          <w:p w14:paraId="6ABACA34" w14:textId="77777777" w:rsidR="00C564A3" w:rsidRPr="00C564A3" w:rsidRDefault="00C564A3" w:rsidP="00E12785">
            <w:pPr>
              <w:rPr>
                <w:rFonts w:ascii="Arial" w:hAnsi="Arial" w:cs="Arial"/>
                <w:strike/>
              </w:rPr>
            </w:pPr>
            <w:proofErr w:type="spellStart"/>
            <w:r w:rsidRPr="00C564A3">
              <w:rPr>
                <w:rFonts w:ascii="Arial" w:hAnsi="Arial" w:cs="Arial"/>
              </w:rPr>
              <w:t>ssb</w:t>
            </w:r>
            <w:proofErr w:type="spellEnd"/>
            <w:r w:rsidRPr="00C564A3">
              <w:rPr>
                <w:rFonts w:ascii="Arial" w:hAnsi="Arial" w:cs="Arial"/>
              </w:rPr>
              <w:t>-</w:t>
            </w:r>
            <w:proofErr w:type="spellStart"/>
            <w:r w:rsidRPr="00C564A3">
              <w:rPr>
                <w:rFonts w:ascii="Arial" w:hAnsi="Arial" w:cs="Arial"/>
              </w:rPr>
              <w:t>perRACH</w:t>
            </w:r>
            <w:proofErr w:type="spellEnd"/>
            <w:r w:rsidRPr="00C564A3">
              <w:rPr>
                <w:rFonts w:ascii="Arial" w:hAnsi="Arial" w:cs="Arial"/>
              </w:rPr>
              <w:t>-Occasion</w:t>
            </w:r>
          </w:p>
        </w:tc>
      </w:tr>
      <w:tr w:rsidR="00C564A3" w:rsidRPr="00C564A3" w14:paraId="19477909" w14:textId="77777777" w:rsidTr="00E12785">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E85862D" w14:textId="77777777" w:rsidR="00C564A3" w:rsidRPr="00C564A3" w:rsidRDefault="00C564A3" w:rsidP="00E12785">
            <w:pPr>
              <w:rPr>
                <w:rFonts w:ascii="Arial" w:hAnsi="Arial" w:cs="Arial"/>
                <w:b/>
                <w:bCs/>
                <w:sz w:val="22"/>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3796822" w14:textId="77777777" w:rsidR="00C564A3" w:rsidRPr="00C564A3" w:rsidRDefault="00C564A3" w:rsidP="00E12785">
            <w:pPr>
              <w:rPr>
                <w:rFonts w:ascii="Arial" w:hAnsi="Arial" w:cs="Arial"/>
                <w:b/>
                <w:bCs/>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339C9687" w14:textId="77777777" w:rsidR="00C564A3" w:rsidRPr="00C564A3" w:rsidRDefault="00C564A3" w:rsidP="00E12785">
            <w:pPr>
              <w:rPr>
                <w:rFonts w:ascii="Arial" w:hAnsi="Arial" w:cs="Arial"/>
              </w:rPr>
            </w:pPr>
            <w:r w:rsidRPr="00C564A3">
              <w:rPr>
                <w:rFonts w:ascii="Arial" w:hAnsi="Arial" w:cs="Arial"/>
              </w:rPr>
              <w:t>sib1-RequestPeriod</w:t>
            </w:r>
          </w:p>
        </w:tc>
      </w:tr>
      <w:tr w:rsidR="00C564A3" w:rsidRPr="00C564A3" w14:paraId="7A48BDA8" w14:textId="77777777" w:rsidTr="00E12785">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5FB0664" w14:textId="77777777" w:rsidR="00C564A3" w:rsidRPr="00C564A3" w:rsidRDefault="00C564A3" w:rsidP="00E12785">
            <w:pPr>
              <w:rPr>
                <w:rFonts w:ascii="Arial" w:hAnsi="Arial" w:cs="Arial"/>
                <w:b/>
                <w:bCs/>
                <w:sz w:val="22"/>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A31060A" w14:textId="77777777" w:rsidR="00C564A3" w:rsidRPr="00C564A3" w:rsidRDefault="00C564A3" w:rsidP="00E12785">
            <w:pPr>
              <w:rPr>
                <w:rFonts w:ascii="Arial" w:hAnsi="Arial" w:cs="Arial"/>
                <w:b/>
                <w:bCs/>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75C1940F" w14:textId="77777777" w:rsidR="00C564A3" w:rsidRPr="00C564A3" w:rsidRDefault="00C564A3" w:rsidP="00E12785">
            <w:pPr>
              <w:rPr>
                <w:rFonts w:ascii="Arial" w:hAnsi="Arial" w:cs="Arial"/>
              </w:rPr>
            </w:pPr>
            <w:r w:rsidRPr="00C564A3">
              <w:rPr>
                <w:rFonts w:ascii="Arial" w:hAnsi="Arial" w:cs="Arial"/>
                <w:color w:val="FF0000"/>
              </w:rPr>
              <w:t>sib1-RequestResources</w:t>
            </w:r>
          </w:p>
        </w:tc>
        <w:tc>
          <w:tcPr>
            <w:tcW w:w="3401" w:type="dxa"/>
            <w:tcBorders>
              <w:top w:val="single" w:sz="4" w:space="0" w:color="auto"/>
              <w:left w:val="single" w:sz="4" w:space="0" w:color="auto"/>
              <w:bottom w:val="single" w:sz="4" w:space="0" w:color="auto"/>
              <w:right w:val="single" w:sz="4" w:space="0" w:color="auto"/>
            </w:tcBorders>
            <w:hideMark/>
          </w:tcPr>
          <w:p w14:paraId="1E59E8E8" w14:textId="77777777" w:rsidR="00C564A3" w:rsidRPr="00C564A3" w:rsidRDefault="00C564A3" w:rsidP="00E12785">
            <w:pPr>
              <w:rPr>
                <w:rFonts w:ascii="Arial" w:hAnsi="Arial" w:cs="Arial"/>
              </w:rPr>
            </w:pPr>
            <w:proofErr w:type="spellStart"/>
            <w:r w:rsidRPr="00C564A3">
              <w:rPr>
                <w:rFonts w:ascii="Arial" w:hAnsi="Arial" w:cs="Arial"/>
                <w:color w:val="FF0000"/>
              </w:rPr>
              <w:t>ra-PreambleStartIndex</w:t>
            </w:r>
            <w:proofErr w:type="spellEnd"/>
          </w:p>
        </w:tc>
      </w:tr>
      <w:tr w:rsidR="00C564A3" w:rsidRPr="00C564A3" w14:paraId="32CD42A2" w14:textId="77777777" w:rsidTr="00E12785">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3A0CAC5" w14:textId="77777777" w:rsidR="00C564A3" w:rsidRPr="00C564A3" w:rsidRDefault="00C564A3" w:rsidP="00E12785">
            <w:pPr>
              <w:rPr>
                <w:rFonts w:ascii="Arial" w:hAnsi="Arial" w:cs="Arial"/>
                <w:b/>
                <w:bCs/>
                <w:sz w:val="22"/>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A8FC167" w14:textId="77777777" w:rsidR="00C564A3" w:rsidRPr="00C564A3" w:rsidRDefault="00C564A3" w:rsidP="00E12785">
            <w:pPr>
              <w:rPr>
                <w:rFonts w:ascii="Arial" w:hAnsi="Arial" w:cs="Arial"/>
                <w:b/>
                <w:bCs/>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7FB8474" w14:textId="77777777" w:rsidR="00C564A3" w:rsidRPr="00C564A3" w:rsidRDefault="00C564A3" w:rsidP="00E12785">
            <w:pPr>
              <w:rPr>
                <w:rFonts w:ascii="Arial" w:hAnsi="Arial" w:cs="Arial"/>
              </w:rPr>
            </w:pPr>
          </w:p>
        </w:tc>
        <w:tc>
          <w:tcPr>
            <w:tcW w:w="3401" w:type="dxa"/>
            <w:tcBorders>
              <w:top w:val="single" w:sz="4" w:space="0" w:color="auto"/>
              <w:left w:val="single" w:sz="4" w:space="0" w:color="auto"/>
              <w:bottom w:val="single" w:sz="4" w:space="0" w:color="auto"/>
              <w:right w:val="single" w:sz="4" w:space="0" w:color="auto"/>
            </w:tcBorders>
            <w:hideMark/>
          </w:tcPr>
          <w:p w14:paraId="67152F87" w14:textId="77777777" w:rsidR="00C564A3" w:rsidRPr="00C564A3" w:rsidRDefault="00C564A3" w:rsidP="00E12785">
            <w:pPr>
              <w:rPr>
                <w:rFonts w:ascii="Arial" w:hAnsi="Arial" w:cs="Arial"/>
              </w:rPr>
            </w:pPr>
            <w:proofErr w:type="spellStart"/>
            <w:r w:rsidRPr="00C564A3">
              <w:rPr>
                <w:rFonts w:ascii="Arial" w:hAnsi="Arial" w:cs="Arial"/>
                <w:color w:val="FF0000"/>
              </w:rPr>
              <w:t>ra-AssociationPeriodIndex</w:t>
            </w:r>
            <w:proofErr w:type="spellEnd"/>
          </w:p>
        </w:tc>
      </w:tr>
      <w:tr w:rsidR="00C564A3" w:rsidRPr="00C564A3" w14:paraId="02CB26D6" w14:textId="77777777" w:rsidTr="00E12785">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7820C9C" w14:textId="77777777" w:rsidR="00C564A3" w:rsidRPr="00C564A3" w:rsidRDefault="00C564A3" w:rsidP="00E12785">
            <w:pPr>
              <w:rPr>
                <w:rFonts w:ascii="Arial" w:hAnsi="Arial" w:cs="Arial"/>
                <w:b/>
                <w:bCs/>
                <w:sz w:val="22"/>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32A624A" w14:textId="77777777" w:rsidR="00C564A3" w:rsidRPr="00C564A3" w:rsidRDefault="00C564A3" w:rsidP="00E12785">
            <w:pPr>
              <w:rPr>
                <w:rFonts w:ascii="Arial" w:hAnsi="Arial" w:cs="Arial"/>
                <w:b/>
                <w:bCs/>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C096B67" w14:textId="77777777" w:rsidR="00C564A3" w:rsidRPr="00C564A3" w:rsidRDefault="00C564A3" w:rsidP="00E12785">
            <w:pPr>
              <w:rPr>
                <w:rFonts w:ascii="Arial" w:hAnsi="Arial" w:cs="Arial"/>
              </w:rPr>
            </w:pPr>
          </w:p>
        </w:tc>
        <w:tc>
          <w:tcPr>
            <w:tcW w:w="3401" w:type="dxa"/>
            <w:tcBorders>
              <w:top w:val="single" w:sz="4" w:space="0" w:color="auto"/>
              <w:left w:val="single" w:sz="4" w:space="0" w:color="auto"/>
              <w:bottom w:val="single" w:sz="4" w:space="0" w:color="auto"/>
              <w:right w:val="single" w:sz="4" w:space="0" w:color="auto"/>
            </w:tcBorders>
            <w:hideMark/>
          </w:tcPr>
          <w:p w14:paraId="006A22F1" w14:textId="77777777" w:rsidR="00C564A3" w:rsidRPr="00C564A3" w:rsidRDefault="00C564A3" w:rsidP="00E12785">
            <w:pPr>
              <w:rPr>
                <w:rFonts w:ascii="Arial" w:hAnsi="Arial" w:cs="Arial"/>
              </w:rPr>
            </w:pPr>
            <w:proofErr w:type="spellStart"/>
            <w:r w:rsidRPr="00C564A3">
              <w:rPr>
                <w:rFonts w:ascii="Arial" w:hAnsi="Arial" w:cs="Arial"/>
                <w:color w:val="FF0000"/>
              </w:rPr>
              <w:t>ra-ssb-OccasionMaskIndex</w:t>
            </w:r>
            <w:proofErr w:type="spellEnd"/>
          </w:p>
        </w:tc>
      </w:tr>
    </w:tbl>
    <w:p w14:paraId="469D8475" w14:textId="77777777" w:rsidR="00C564A3" w:rsidRPr="00C564A3" w:rsidRDefault="00C564A3" w:rsidP="00C564A3">
      <w:pPr>
        <w:rPr>
          <w:rFonts w:ascii="Arial" w:eastAsia="PMingLiU" w:hAnsi="Arial" w:cs="Arial"/>
          <w:lang w:val="en-US" w:eastAsia="zh-TW"/>
        </w:rPr>
      </w:pPr>
      <w:r w:rsidRPr="00C564A3">
        <w:rPr>
          <w:rFonts w:ascii="Arial" w:eastAsia="PMingLiU" w:hAnsi="Arial" w:cs="Arial"/>
          <w:lang w:val="en-US" w:eastAsia="zh-TW"/>
        </w:rPr>
        <w:t xml:space="preserve">Note: </w:t>
      </w:r>
    </w:p>
    <w:p w14:paraId="23EF61FE" w14:textId="77777777" w:rsidR="00C564A3" w:rsidRPr="00C564A3" w:rsidRDefault="00C564A3" w:rsidP="00C564A3">
      <w:pPr>
        <w:numPr>
          <w:ilvl w:val="0"/>
          <w:numId w:val="36"/>
        </w:numPr>
        <w:overflowPunct/>
        <w:autoSpaceDE/>
        <w:autoSpaceDN/>
        <w:adjustRightInd/>
        <w:spacing w:after="0"/>
        <w:textAlignment w:val="auto"/>
        <w:rPr>
          <w:rFonts w:ascii="Arial" w:eastAsia="PMingLiU" w:hAnsi="Arial" w:cs="Arial"/>
          <w:lang w:val="en-US" w:eastAsia="zh-TW"/>
        </w:rPr>
      </w:pPr>
      <w:r w:rsidRPr="00C564A3">
        <w:rPr>
          <w:rFonts w:ascii="Arial" w:eastAsia="PMingLiU" w:hAnsi="Arial" w:cs="Arial"/>
          <w:lang w:val="en-US" w:eastAsia="zh-TW"/>
        </w:rPr>
        <w:t xml:space="preserve">In legacy spec, ss-PBCH-BlockPower/SSB-positionInBurst/tdd-UL-DL-ConfigurationCommon are under the IE </w:t>
      </w:r>
      <w:proofErr w:type="spellStart"/>
      <w:r w:rsidRPr="00C564A3">
        <w:rPr>
          <w:rFonts w:ascii="Arial" w:eastAsia="PMingLiU" w:hAnsi="Arial" w:cs="Arial"/>
          <w:lang w:val="en-US" w:eastAsia="zh-TW"/>
        </w:rPr>
        <w:t>ServingCellConfigCommon</w:t>
      </w:r>
      <w:proofErr w:type="spellEnd"/>
      <w:r w:rsidRPr="00C564A3">
        <w:rPr>
          <w:rFonts w:ascii="Arial" w:eastAsia="PMingLiU" w:hAnsi="Arial" w:cs="Arial"/>
          <w:lang w:val="en-US" w:eastAsia="zh-TW"/>
        </w:rPr>
        <w:t>/</w:t>
      </w:r>
      <w:proofErr w:type="spellStart"/>
      <w:r w:rsidRPr="00C564A3">
        <w:rPr>
          <w:rFonts w:ascii="Arial" w:eastAsia="PMingLiU" w:hAnsi="Arial" w:cs="Arial"/>
          <w:lang w:val="en-US" w:eastAsia="zh-TW"/>
        </w:rPr>
        <w:t>ServingCellConfigCommonSIB</w:t>
      </w:r>
      <w:proofErr w:type="spellEnd"/>
    </w:p>
    <w:p w14:paraId="318F2491" w14:textId="77777777" w:rsidR="00C564A3" w:rsidRPr="00C564A3" w:rsidRDefault="00C564A3" w:rsidP="00C564A3">
      <w:pPr>
        <w:numPr>
          <w:ilvl w:val="0"/>
          <w:numId w:val="36"/>
        </w:numPr>
        <w:overflowPunct/>
        <w:autoSpaceDE/>
        <w:autoSpaceDN/>
        <w:adjustRightInd/>
        <w:spacing w:after="0"/>
        <w:textAlignment w:val="auto"/>
        <w:rPr>
          <w:rFonts w:ascii="Arial" w:eastAsia="PMingLiU" w:hAnsi="Arial" w:cs="Arial"/>
          <w:lang w:val="en-US" w:eastAsia="zh-TW"/>
        </w:rPr>
      </w:pPr>
      <w:r w:rsidRPr="00C564A3">
        <w:rPr>
          <w:rFonts w:ascii="Arial" w:eastAsia="PMingLiU" w:hAnsi="Arial" w:cs="Arial"/>
          <w:lang w:val="en-US" w:eastAsia="zh-TW"/>
        </w:rPr>
        <w:t xml:space="preserve">Msg1-FrequencyStart is with respect to the first RB of the UE carrier determined by </w:t>
      </w:r>
      <w:proofErr w:type="spellStart"/>
      <w:r w:rsidRPr="00C564A3">
        <w:rPr>
          <w:rFonts w:ascii="Arial" w:eastAsia="PMingLiU" w:hAnsi="Arial" w:cs="Arial"/>
          <w:lang w:val="en-US" w:eastAsia="zh-TW"/>
        </w:rPr>
        <w:t>offsetToCarrier</w:t>
      </w:r>
      <w:proofErr w:type="spellEnd"/>
      <w:r w:rsidRPr="00C564A3">
        <w:rPr>
          <w:rFonts w:ascii="Arial" w:eastAsia="PMingLiU" w:hAnsi="Arial" w:cs="Arial"/>
          <w:lang w:val="en-US" w:eastAsia="zh-TW"/>
        </w:rPr>
        <w:t xml:space="preserve"> and </w:t>
      </w:r>
      <w:proofErr w:type="spellStart"/>
      <w:r w:rsidRPr="00C564A3">
        <w:rPr>
          <w:rFonts w:ascii="Arial" w:eastAsia="PMingLiU" w:hAnsi="Arial" w:cs="Arial"/>
          <w:lang w:val="en-US" w:eastAsia="zh-TW"/>
        </w:rPr>
        <w:t>absoluteFrequencyPointA</w:t>
      </w:r>
      <w:proofErr w:type="spellEnd"/>
    </w:p>
    <w:p w14:paraId="5B7A999A" w14:textId="77777777" w:rsidR="00C564A3" w:rsidRPr="00C564A3" w:rsidRDefault="00C564A3" w:rsidP="00C564A3">
      <w:pPr>
        <w:rPr>
          <w:rFonts w:ascii="Arial" w:hAnsi="Arial" w:cs="Arial"/>
          <w:lang w:val="en-US" w:eastAsia="x-none"/>
        </w:rPr>
      </w:pPr>
    </w:p>
    <w:p w14:paraId="09639B5D" w14:textId="77777777" w:rsidR="00C564A3" w:rsidRPr="00C564A3" w:rsidRDefault="00C564A3" w:rsidP="00C564A3">
      <w:pPr>
        <w:rPr>
          <w:rFonts w:ascii="Arial" w:hAnsi="Arial" w:cs="Arial"/>
          <w:b/>
          <w:bCs/>
          <w:lang w:eastAsia="x-none"/>
        </w:rPr>
      </w:pPr>
      <w:r w:rsidRPr="00C564A3">
        <w:rPr>
          <w:rFonts w:ascii="Arial" w:hAnsi="Arial" w:cs="Arial"/>
          <w:b/>
          <w:bCs/>
          <w:highlight w:val="green"/>
          <w:lang w:eastAsia="x-none"/>
        </w:rPr>
        <w:t>Agreement</w:t>
      </w:r>
    </w:p>
    <w:p w14:paraId="4D4C0046" w14:textId="77777777" w:rsidR="00C564A3" w:rsidRPr="00C564A3" w:rsidRDefault="00C564A3" w:rsidP="00C564A3">
      <w:pPr>
        <w:rPr>
          <w:rFonts w:ascii="Arial" w:eastAsia="PMingLiU" w:hAnsi="Arial" w:cs="Arial"/>
          <w:bCs/>
          <w:lang w:eastAsia="zh-TW"/>
        </w:rPr>
      </w:pPr>
      <w:r w:rsidRPr="00C564A3">
        <w:rPr>
          <w:rFonts w:ascii="Arial" w:eastAsia="PMingLiU" w:hAnsi="Arial" w:cs="Arial"/>
          <w:bCs/>
          <w:lang w:eastAsia="zh-TW"/>
        </w:rPr>
        <w:t>For further work of on-demand SIB1 in idle/inactive mode, it is assumed that:</w:t>
      </w:r>
    </w:p>
    <w:p w14:paraId="77B34DD3" w14:textId="77777777" w:rsidR="00C564A3" w:rsidRPr="00C564A3" w:rsidRDefault="00C564A3" w:rsidP="00C564A3">
      <w:pPr>
        <w:numPr>
          <w:ilvl w:val="0"/>
          <w:numId w:val="14"/>
        </w:numPr>
        <w:overflowPunct/>
        <w:autoSpaceDE/>
        <w:autoSpaceDN/>
        <w:adjustRightInd/>
        <w:spacing w:after="0"/>
        <w:contextualSpacing/>
        <w:textAlignment w:val="auto"/>
        <w:rPr>
          <w:rFonts w:ascii="Arial" w:eastAsia="PMingLiU" w:hAnsi="Arial" w:cs="Arial"/>
          <w:bCs/>
          <w:lang w:eastAsia="zh-TW"/>
        </w:rPr>
      </w:pPr>
      <w:r w:rsidRPr="00C564A3">
        <w:rPr>
          <w:rFonts w:ascii="Arial" w:eastAsia="PMingLiU" w:hAnsi="Arial" w:cs="Arial"/>
          <w:bCs/>
          <w:lang w:eastAsia="zh-TW"/>
        </w:rPr>
        <w:t>SSB transmitted in the NES cell supporting OD-SIB1 is with K_SSB &gt; 23 for FR1 and K_SSB &gt;11 for FR2 if it is transmitted on sync raster</w:t>
      </w:r>
    </w:p>
    <w:p w14:paraId="34BD9409" w14:textId="77777777" w:rsidR="00C564A3" w:rsidRPr="00C564A3" w:rsidRDefault="00C564A3" w:rsidP="00C564A3">
      <w:pPr>
        <w:numPr>
          <w:ilvl w:val="0"/>
          <w:numId w:val="14"/>
        </w:numPr>
        <w:overflowPunct/>
        <w:autoSpaceDE/>
        <w:autoSpaceDN/>
        <w:adjustRightInd/>
        <w:spacing w:after="0"/>
        <w:contextualSpacing/>
        <w:textAlignment w:val="auto"/>
        <w:rPr>
          <w:rFonts w:ascii="Arial" w:eastAsia="PMingLiU" w:hAnsi="Arial" w:cs="Arial"/>
          <w:bCs/>
          <w:lang w:eastAsia="zh-TW"/>
        </w:rPr>
      </w:pPr>
      <w:r w:rsidRPr="00C564A3">
        <w:rPr>
          <w:rFonts w:ascii="Arial" w:eastAsia="PMingLiU" w:hAnsi="Arial" w:cs="Arial"/>
          <w:bCs/>
          <w:lang w:eastAsia="zh-TW"/>
        </w:rPr>
        <w:t>UE determines a cell supporting OD-SIB1 based at least on UL WUS configuration from Cell A.</w:t>
      </w:r>
    </w:p>
    <w:p w14:paraId="67E4E4D3" w14:textId="77777777" w:rsidR="00C564A3" w:rsidRPr="00C564A3" w:rsidRDefault="00C564A3" w:rsidP="00C564A3">
      <w:pPr>
        <w:rPr>
          <w:rFonts w:ascii="Arial" w:hAnsi="Arial" w:cs="Arial"/>
          <w:lang w:eastAsia="x-none"/>
        </w:rPr>
      </w:pPr>
    </w:p>
    <w:p w14:paraId="532B5E66" w14:textId="77777777" w:rsidR="00C564A3" w:rsidRPr="00C564A3" w:rsidRDefault="00C564A3" w:rsidP="00C564A3">
      <w:pPr>
        <w:rPr>
          <w:rFonts w:ascii="Arial" w:hAnsi="Arial" w:cs="Arial"/>
          <w:b/>
          <w:bCs/>
          <w:lang w:eastAsia="x-none"/>
        </w:rPr>
      </w:pPr>
      <w:r w:rsidRPr="00C564A3">
        <w:rPr>
          <w:rFonts w:ascii="Arial" w:hAnsi="Arial" w:cs="Arial"/>
          <w:b/>
          <w:bCs/>
          <w:highlight w:val="green"/>
          <w:lang w:eastAsia="x-none"/>
        </w:rPr>
        <w:t>Agreement</w:t>
      </w:r>
    </w:p>
    <w:p w14:paraId="41D15089" w14:textId="77777777" w:rsidR="00C564A3" w:rsidRPr="00C564A3" w:rsidRDefault="00C564A3" w:rsidP="00C564A3">
      <w:pPr>
        <w:rPr>
          <w:rFonts w:ascii="Arial" w:hAnsi="Arial" w:cs="Arial"/>
          <w:lang w:eastAsia="x-none"/>
        </w:rPr>
      </w:pPr>
      <w:r w:rsidRPr="00C564A3">
        <w:rPr>
          <w:rFonts w:ascii="Arial" w:hAnsi="Arial" w:cs="Arial"/>
          <w:lang w:eastAsia="x-none"/>
        </w:rPr>
        <w:t xml:space="preserve">For type 0 PDCCH monitoring occasions of on demand SIB1, </w:t>
      </w:r>
      <w:proofErr w:type="spellStart"/>
      <w:r w:rsidRPr="00C564A3">
        <w:rPr>
          <w:rFonts w:ascii="Arial" w:hAnsi="Arial" w:cs="Arial"/>
          <w:lang w:eastAsia="x-none"/>
        </w:rPr>
        <w:t>searchSpaceZero</w:t>
      </w:r>
      <w:proofErr w:type="spellEnd"/>
      <w:r w:rsidRPr="00C564A3">
        <w:rPr>
          <w:rFonts w:ascii="Arial" w:hAnsi="Arial" w:cs="Arial"/>
          <w:lang w:eastAsia="x-none"/>
        </w:rPr>
        <w:t xml:space="preserve"> and </w:t>
      </w:r>
      <w:proofErr w:type="spellStart"/>
      <w:r w:rsidRPr="00C564A3">
        <w:rPr>
          <w:rFonts w:ascii="Arial" w:hAnsi="Arial" w:cs="Arial"/>
          <w:lang w:eastAsia="x-none"/>
        </w:rPr>
        <w:t>controlResourceSetZero</w:t>
      </w:r>
      <w:proofErr w:type="spellEnd"/>
      <w:r w:rsidRPr="00C564A3">
        <w:rPr>
          <w:rFonts w:ascii="Arial" w:hAnsi="Arial" w:cs="Arial"/>
          <w:lang w:eastAsia="x-none"/>
        </w:rPr>
        <w:t xml:space="preserve"> for on-demand SIB1 are provided from UL WUS configuration if SSB on NES cell is on sync raster and K_SSB is not equal to 30 in FR1 or 14 in FR2.</w:t>
      </w:r>
    </w:p>
    <w:p w14:paraId="160B7DAD" w14:textId="77777777" w:rsidR="00C564A3" w:rsidRPr="00C564A3" w:rsidRDefault="00C564A3" w:rsidP="00C564A3">
      <w:pPr>
        <w:rPr>
          <w:rFonts w:ascii="Arial" w:hAnsi="Arial" w:cs="Arial"/>
          <w:lang w:eastAsia="x-none"/>
        </w:rPr>
      </w:pPr>
    </w:p>
    <w:p w14:paraId="51E10A85" w14:textId="77777777" w:rsidR="00C564A3" w:rsidRPr="00C564A3" w:rsidRDefault="00C564A3" w:rsidP="00C564A3">
      <w:pPr>
        <w:rPr>
          <w:rFonts w:ascii="Arial" w:hAnsi="Arial" w:cs="Arial"/>
          <w:b/>
          <w:bCs/>
          <w:lang w:eastAsia="x-none"/>
        </w:rPr>
      </w:pPr>
      <w:r w:rsidRPr="00C564A3">
        <w:rPr>
          <w:rFonts w:ascii="Arial" w:hAnsi="Arial" w:cs="Arial"/>
          <w:b/>
          <w:bCs/>
          <w:highlight w:val="green"/>
          <w:lang w:eastAsia="x-none"/>
        </w:rPr>
        <w:t>Agreement</w:t>
      </w:r>
    </w:p>
    <w:p w14:paraId="415D84C1" w14:textId="77777777" w:rsidR="00C564A3" w:rsidRPr="00C564A3" w:rsidRDefault="00C564A3" w:rsidP="00C564A3">
      <w:pPr>
        <w:rPr>
          <w:rFonts w:ascii="Arial" w:eastAsia="PMingLiU" w:hAnsi="Arial" w:cs="Arial"/>
          <w:bCs/>
          <w:lang w:eastAsia="zh-TW"/>
        </w:rPr>
      </w:pPr>
      <w:r w:rsidRPr="00C564A3">
        <w:rPr>
          <w:rFonts w:ascii="Arial" w:eastAsia="PMingLiU" w:hAnsi="Arial" w:cs="Arial"/>
          <w:bCs/>
          <w:lang w:eastAsia="zh-TW"/>
        </w:rPr>
        <w:lastRenderedPageBreak/>
        <w:t>For The repetition periodicity of SIB1 within the time window of on-demand SIB1,:</w:t>
      </w:r>
    </w:p>
    <w:p w14:paraId="3BBAC44B" w14:textId="77777777" w:rsidR="00C564A3" w:rsidRPr="00C564A3" w:rsidRDefault="00C564A3" w:rsidP="00C564A3">
      <w:pPr>
        <w:numPr>
          <w:ilvl w:val="0"/>
          <w:numId w:val="14"/>
        </w:numPr>
        <w:overflowPunct/>
        <w:autoSpaceDE/>
        <w:autoSpaceDN/>
        <w:adjustRightInd/>
        <w:spacing w:after="0"/>
        <w:contextualSpacing/>
        <w:textAlignment w:val="auto"/>
        <w:rPr>
          <w:rFonts w:ascii="Arial" w:eastAsia="PMingLiU" w:hAnsi="Arial" w:cs="Arial"/>
          <w:bCs/>
          <w:lang w:eastAsia="zh-TW"/>
        </w:rPr>
      </w:pPr>
      <w:r w:rsidRPr="00C564A3">
        <w:rPr>
          <w:rFonts w:ascii="Arial" w:eastAsia="PMingLiU" w:hAnsi="Arial" w:cs="Arial"/>
          <w:bCs/>
          <w:lang w:eastAsia="zh-TW"/>
        </w:rPr>
        <w:t>Up to NW implementation (no change to existing specification)</w:t>
      </w:r>
    </w:p>
    <w:p w14:paraId="07094578" w14:textId="77777777" w:rsidR="00C564A3" w:rsidRPr="00C564A3" w:rsidRDefault="00C564A3" w:rsidP="00C564A3">
      <w:pPr>
        <w:rPr>
          <w:rFonts w:ascii="Arial" w:hAnsi="Arial" w:cs="Arial"/>
          <w:lang w:eastAsia="x-none"/>
        </w:rPr>
      </w:pPr>
    </w:p>
    <w:p w14:paraId="09BAC65E" w14:textId="77777777" w:rsidR="00C564A3" w:rsidRPr="00C564A3" w:rsidRDefault="00C564A3" w:rsidP="00C564A3">
      <w:pPr>
        <w:rPr>
          <w:rFonts w:ascii="Arial" w:hAnsi="Arial" w:cs="Arial"/>
          <w:b/>
          <w:bCs/>
          <w:lang w:eastAsia="x-none"/>
        </w:rPr>
      </w:pPr>
      <w:r w:rsidRPr="00C564A3">
        <w:rPr>
          <w:rFonts w:ascii="Arial" w:hAnsi="Arial" w:cs="Arial"/>
          <w:b/>
          <w:bCs/>
          <w:highlight w:val="green"/>
          <w:lang w:eastAsia="x-none"/>
        </w:rPr>
        <w:t>Agreement</w:t>
      </w:r>
    </w:p>
    <w:p w14:paraId="5D58B959" w14:textId="77777777" w:rsidR="00C564A3" w:rsidRPr="00C564A3" w:rsidRDefault="00C564A3" w:rsidP="00C564A3">
      <w:pPr>
        <w:rPr>
          <w:rFonts w:ascii="Arial" w:eastAsia="PMingLiU" w:hAnsi="Arial" w:cs="Arial"/>
          <w:bCs/>
          <w:lang w:val="en-US" w:eastAsia="zh-TW"/>
        </w:rPr>
      </w:pPr>
      <w:r w:rsidRPr="00C564A3">
        <w:rPr>
          <w:rFonts w:ascii="Arial" w:eastAsia="PMingLiU" w:hAnsi="Arial" w:cs="Arial"/>
          <w:bCs/>
          <w:lang w:eastAsia="zh-TW"/>
        </w:rPr>
        <w:t>RAN1 to discuss the contents of RAR in response to UL WUS</w:t>
      </w:r>
      <w:r w:rsidRPr="00C564A3">
        <w:rPr>
          <w:rFonts w:ascii="Arial" w:eastAsia="Malgun Gothic" w:hAnsi="Arial" w:cs="Arial"/>
          <w:bCs/>
          <w:lang w:eastAsia="zh-CN"/>
        </w:rPr>
        <w:t xml:space="preserve"> using </w:t>
      </w:r>
      <w:r w:rsidRPr="00C564A3">
        <w:rPr>
          <w:rFonts w:ascii="Arial" w:eastAsia="PMingLiU" w:hAnsi="Arial" w:cs="Arial"/>
          <w:bCs/>
          <w:lang w:eastAsia="zh-TW"/>
        </w:rPr>
        <w:t>t</w:t>
      </w:r>
      <w:r w:rsidRPr="00C564A3">
        <w:rPr>
          <w:rFonts w:ascii="Arial" w:eastAsia="PMingLiU" w:hAnsi="Arial" w:cs="Arial"/>
          <w:bCs/>
          <w:lang w:val="en-US" w:eastAsia="zh-TW"/>
        </w:rPr>
        <w:t>he legacy RAR for OSI as a starting point</w:t>
      </w:r>
    </w:p>
    <w:p w14:paraId="2FCB63D3" w14:textId="77777777" w:rsidR="00C564A3" w:rsidRPr="00C564A3" w:rsidRDefault="00C564A3" w:rsidP="00C564A3">
      <w:pPr>
        <w:rPr>
          <w:rFonts w:ascii="Arial" w:hAnsi="Arial" w:cs="Arial"/>
          <w:bCs/>
          <w:lang w:eastAsia="x-none"/>
        </w:rPr>
      </w:pPr>
    </w:p>
    <w:p w14:paraId="28C15CFC" w14:textId="77777777" w:rsidR="00C564A3" w:rsidRPr="00C564A3" w:rsidRDefault="00C564A3" w:rsidP="00C564A3">
      <w:pPr>
        <w:rPr>
          <w:rFonts w:ascii="Arial" w:hAnsi="Arial" w:cs="Arial"/>
          <w:b/>
          <w:bCs/>
          <w:lang w:eastAsia="x-none"/>
        </w:rPr>
      </w:pPr>
      <w:r w:rsidRPr="00C564A3">
        <w:rPr>
          <w:rFonts w:ascii="Arial" w:hAnsi="Arial" w:cs="Arial"/>
          <w:b/>
          <w:bCs/>
          <w:highlight w:val="green"/>
          <w:lang w:eastAsia="x-none"/>
        </w:rPr>
        <w:t>Agreement</w:t>
      </w:r>
    </w:p>
    <w:p w14:paraId="1D190664" w14:textId="77777777" w:rsidR="00C564A3" w:rsidRPr="00C564A3" w:rsidRDefault="00C564A3" w:rsidP="00C564A3">
      <w:pPr>
        <w:rPr>
          <w:rFonts w:ascii="Arial" w:eastAsia="PMingLiU" w:hAnsi="Arial" w:cs="Arial"/>
          <w:bCs/>
          <w:lang w:eastAsia="zh-TW"/>
        </w:rPr>
      </w:pPr>
      <w:r w:rsidRPr="00C564A3">
        <w:rPr>
          <w:rFonts w:ascii="Arial" w:eastAsia="PMingLiU" w:hAnsi="Arial" w:cs="Arial"/>
          <w:bCs/>
          <w:lang w:eastAsia="zh-TW"/>
        </w:rPr>
        <w:t>Search space for RAR in response to UL WUS on a NES Cell can be provided by the UL WUS configuration. If not, follow the search space zero for the NES Cell.</w:t>
      </w:r>
    </w:p>
    <w:p w14:paraId="6416F1CF" w14:textId="77777777" w:rsidR="00C564A3" w:rsidRPr="00C564A3" w:rsidRDefault="00C564A3" w:rsidP="00C564A3">
      <w:pPr>
        <w:rPr>
          <w:rFonts w:ascii="Arial" w:hAnsi="Arial" w:cs="Arial"/>
          <w:bCs/>
          <w:lang w:eastAsia="x-none"/>
        </w:rPr>
      </w:pPr>
    </w:p>
    <w:p w14:paraId="5F4776FA" w14:textId="77777777" w:rsidR="00C564A3" w:rsidRPr="00C564A3" w:rsidRDefault="00C564A3" w:rsidP="00C564A3">
      <w:pPr>
        <w:rPr>
          <w:rFonts w:ascii="Arial" w:hAnsi="Arial" w:cs="Arial"/>
          <w:b/>
          <w:bCs/>
          <w:lang w:eastAsia="x-none"/>
        </w:rPr>
      </w:pPr>
      <w:r w:rsidRPr="00C564A3">
        <w:rPr>
          <w:rFonts w:ascii="Arial" w:hAnsi="Arial" w:cs="Arial"/>
          <w:b/>
          <w:bCs/>
          <w:highlight w:val="green"/>
          <w:lang w:eastAsia="x-none"/>
        </w:rPr>
        <w:t>Agreement</w:t>
      </w:r>
    </w:p>
    <w:p w14:paraId="53AC3A6C" w14:textId="77777777" w:rsidR="00C564A3" w:rsidRPr="00C564A3" w:rsidRDefault="00C564A3" w:rsidP="00C564A3">
      <w:pPr>
        <w:rPr>
          <w:rFonts w:ascii="Arial" w:hAnsi="Arial" w:cs="Arial"/>
          <w:lang w:eastAsia="zh-CN"/>
        </w:rPr>
      </w:pPr>
      <w:r w:rsidRPr="00C564A3">
        <w:rPr>
          <w:rFonts w:ascii="Arial" w:hAnsi="Arial" w:cs="Arial"/>
          <w:lang w:eastAsia="zh-CN"/>
        </w:rPr>
        <w:t xml:space="preserve">It is up to </w:t>
      </w:r>
      <w:proofErr w:type="spellStart"/>
      <w:r w:rsidRPr="00C564A3">
        <w:rPr>
          <w:rFonts w:ascii="Arial" w:hAnsi="Arial" w:cs="Arial"/>
          <w:lang w:eastAsia="zh-CN"/>
        </w:rPr>
        <w:t>gNB</w:t>
      </w:r>
      <w:proofErr w:type="spellEnd"/>
      <w:r w:rsidRPr="00C564A3">
        <w:rPr>
          <w:rFonts w:ascii="Arial" w:hAnsi="Arial" w:cs="Arial"/>
          <w:lang w:eastAsia="zh-CN"/>
        </w:rPr>
        <w:t xml:space="preserve"> to configure whether RACH occasions for UL WUS are shared or separated from the RACH occasions for other usages.</w:t>
      </w:r>
    </w:p>
    <w:p w14:paraId="10C0DAD1" w14:textId="77777777" w:rsidR="00C564A3" w:rsidRPr="00813FE6" w:rsidRDefault="00C564A3" w:rsidP="00C564A3">
      <w:pPr>
        <w:overflowPunct/>
        <w:autoSpaceDE/>
        <w:autoSpaceDN/>
        <w:adjustRightInd/>
        <w:spacing w:after="0"/>
        <w:textAlignment w:val="auto"/>
        <w:rPr>
          <w:rFonts w:ascii="Arial" w:hAnsi="Arial" w:cs="Arial"/>
          <w:lang w:eastAsia="x-none"/>
        </w:rPr>
      </w:pPr>
    </w:p>
    <w:p w14:paraId="710ED8E6" w14:textId="77777777" w:rsidR="00813FE6" w:rsidRPr="00813FE6" w:rsidRDefault="00813FE6" w:rsidP="00813FE6">
      <w:pPr>
        <w:rPr>
          <w:rFonts w:ascii="Arial" w:hAnsi="Arial" w:cs="Arial"/>
          <w:lang w:eastAsia="x-none"/>
        </w:rPr>
      </w:pPr>
    </w:p>
    <w:p w14:paraId="17A276B7" w14:textId="77777777" w:rsidR="00813FE6" w:rsidRPr="00813FE6" w:rsidRDefault="00813FE6" w:rsidP="00A26B94">
      <w:pPr>
        <w:rPr>
          <w:rFonts w:ascii="Arial" w:hAnsi="Arial" w:cs="Arial"/>
        </w:rPr>
      </w:pPr>
    </w:p>
    <w:sectPr w:rsidR="00813FE6" w:rsidRPr="00813FE6"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834B6" w14:textId="77777777" w:rsidR="00C91DC3" w:rsidRDefault="00C91DC3">
      <w:r>
        <w:separator/>
      </w:r>
    </w:p>
  </w:endnote>
  <w:endnote w:type="continuationSeparator" w:id="0">
    <w:p w14:paraId="1301487E" w14:textId="77777777" w:rsidR="00C91DC3" w:rsidRDefault="00C91DC3">
      <w:r>
        <w:continuationSeparator/>
      </w:r>
    </w:p>
  </w:endnote>
  <w:endnote w:type="continuationNotice" w:id="1">
    <w:p w14:paraId="3C38CD86" w14:textId="77777777" w:rsidR="00C91DC3" w:rsidRDefault="00C91D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A529A" w14:textId="77777777" w:rsidR="00C91DC3" w:rsidRDefault="00C91DC3">
      <w:r>
        <w:separator/>
      </w:r>
    </w:p>
  </w:footnote>
  <w:footnote w:type="continuationSeparator" w:id="0">
    <w:p w14:paraId="7E4BA4C3" w14:textId="77777777" w:rsidR="00C91DC3" w:rsidRDefault="00C91DC3">
      <w:r>
        <w:continuationSeparator/>
      </w:r>
    </w:p>
  </w:footnote>
  <w:footnote w:type="continuationNotice" w:id="1">
    <w:p w14:paraId="195627B6" w14:textId="77777777" w:rsidR="00C91DC3" w:rsidRDefault="00C91D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5644ABA"/>
    <w:multiLevelType w:val="hybridMultilevel"/>
    <w:tmpl w:val="410264D8"/>
    <w:lvl w:ilvl="0" w:tplc="20000003">
      <w:start w:val="1"/>
      <w:numFmt w:val="bullet"/>
      <w:lvlText w:val="o"/>
      <w:lvlJc w:val="left"/>
      <w:pPr>
        <w:ind w:left="1854" w:hanging="360"/>
      </w:pPr>
      <w:rPr>
        <w:rFonts w:ascii="Courier New" w:hAnsi="Courier New" w:cs="Courier New" w:hint="default"/>
      </w:rPr>
    </w:lvl>
    <w:lvl w:ilvl="1" w:tplc="20000003" w:tentative="1">
      <w:start w:val="1"/>
      <w:numFmt w:val="bullet"/>
      <w:lvlText w:val="o"/>
      <w:lvlJc w:val="left"/>
      <w:pPr>
        <w:ind w:left="2574" w:hanging="360"/>
      </w:pPr>
      <w:rPr>
        <w:rFonts w:ascii="Courier New" w:hAnsi="Courier New" w:cs="Courier New" w:hint="default"/>
      </w:rPr>
    </w:lvl>
    <w:lvl w:ilvl="2" w:tplc="20000005" w:tentative="1">
      <w:start w:val="1"/>
      <w:numFmt w:val="bullet"/>
      <w:lvlText w:val=""/>
      <w:lvlJc w:val="left"/>
      <w:pPr>
        <w:ind w:left="3294" w:hanging="360"/>
      </w:pPr>
      <w:rPr>
        <w:rFonts w:ascii="Wingdings" w:hAnsi="Wingdings" w:hint="default"/>
      </w:rPr>
    </w:lvl>
    <w:lvl w:ilvl="3" w:tplc="20000001" w:tentative="1">
      <w:start w:val="1"/>
      <w:numFmt w:val="bullet"/>
      <w:lvlText w:val=""/>
      <w:lvlJc w:val="left"/>
      <w:pPr>
        <w:ind w:left="4014" w:hanging="360"/>
      </w:pPr>
      <w:rPr>
        <w:rFonts w:ascii="Symbol" w:hAnsi="Symbol" w:hint="default"/>
      </w:rPr>
    </w:lvl>
    <w:lvl w:ilvl="4" w:tplc="20000003" w:tentative="1">
      <w:start w:val="1"/>
      <w:numFmt w:val="bullet"/>
      <w:lvlText w:val="o"/>
      <w:lvlJc w:val="left"/>
      <w:pPr>
        <w:ind w:left="4734" w:hanging="360"/>
      </w:pPr>
      <w:rPr>
        <w:rFonts w:ascii="Courier New" w:hAnsi="Courier New" w:cs="Courier New" w:hint="default"/>
      </w:rPr>
    </w:lvl>
    <w:lvl w:ilvl="5" w:tplc="20000005" w:tentative="1">
      <w:start w:val="1"/>
      <w:numFmt w:val="bullet"/>
      <w:lvlText w:val=""/>
      <w:lvlJc w:val="left"/>
      <w:pPr>
        <w:ind w:left="5454" w:hanging="360"/>
      </w:pPr>
      <w:rPr>
        <w:rFonts w:ascii="Wingdings" w:hAnsi="Wingdings" w:hint="default"/>
      </w:rPr>
    </w:lvl>
    <w:lvl w:ilvl="6" w:tplc="20000001" w:tentative="1">
      <w:start w:val="1"/>
      <w:numFmt w:val="bullet"/>
      <w:lvlText w:val=""/>
      <w:lvlJc w:val="left"/>
      <w:pPr>
        <w:ind w:left="6174" w:hanging="360"/>
      </w:pPr>
      <w:rPr>
        <w:rFonts w:ascii="Symbol" w:hAnsi="Symbol" w:hint="default"/>
      </w:rPr>
    </w:lvl>
    <w:lvl w:ilvl="7" w:tplc="20000003" w:tentative="1">
      <w:start w:val="1"/>
      <w:numFmt w:val="bullet"/>
      <w:lvlText w:val="o"/>
      <w:lvlJc w:val="left"/>
      <w:pPr>
        <w:ind w:left="6894" w:hanging="360"/>
      </w:pPr>
      <w:rPr>
        <w:rFonts w:ascii="Courier New" w:hAnsi="Courier New" w:cs="Courier New" w:hint="default"/>
      </w:rPr>
    </w:lvl>
    <w:lvl w:ilvl="8" w:tplc="20000005" w:tentative="1">
      <w:start w:val="1"/>
      <w:numFmt w:val="bullet"/>
      <w:lvlText w:val=""/>
      <w:lvlJc w:val="left"/>
      <w:pPr>
        <w:ind w:left="7614" w:hanging="360"/>
      </w:pPr>
      <w:rPr>
        <w:rFonts w:ascii="Wingdings" w:hAnsi="Wingdings" w:hint="default"/>
      </w:rPr>
    </w:lvl>
  </w:abstractNum>
  <w:abstractNum w:abstractNumId="5" w15:restartNumberingAfterBreak="0">
    <w:nsid w:val="16A2739C"/>
    <w:multiLevelType w:val="hybridMultilevel"/>
    <w:tmpl w:val="B758480A"/>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6" w15:restartNumberingAfterBreak="0">
    <w:nsid w:val="18AA5AC4"/>
    <w:multiLevelType w:val="hybridMultilevel"/>
    <w:tmpl w:val="B914BD88"/>
    <w:lvl w:ilvl="0" w:tplc="20000001">
      <w:start w:val="1"/>
      <w:numFmt w:val="bullet"/>
      <w:lvlText w:val=""/>
      <w:lvlJc w:val="left"/>
      <w:pPr>
        <w:ind w:left="1619" w:hanging="360"/>
      </w:pPr>
      <w:rPr>
        <w:rFonts w:ascii="Symbol" w:hAnsi="Symbol"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7" w15:restartNumberingAfterBreak="0">
    <w:nsid w:val="1FC2135A"/>
    <w:multiLevelType w:val="hybridMultilevel"/>
    <w:tmpl w:val="0B4A7680"/>
    <w:lvl w:ilvl="0" w:tplc="20000001">
      <w:start w:val="1"/>
      <w:numFmt w:val="bullet"/>
      <w:lvlText w:val=""/>
      <w:lvlJc w:val="left"/>
      <w:pPr>
        <w:ind w:left="1619" w:hanging="360"/>
      </w:pPr>
      <w:rPr>
        <w:rFonts w:ascii="Symbol" w:hAnsi="Symbol"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4673C5F"/>
    <w:multiLevelType w:val="hybridMultilevel"/>
    <w:tmpl w:val="82B26B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744511"/>
    <w:multiLevelType w:val="hybridMultilevel"/>
    <w:tmpl w:val="FBF6A382"/>
    <w:lvl w:ilvl="0" w:tplc="3B36D784">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A636046"/>
    <w:multiLevelType w:val="hybridMultilevel"/>
    <w:tmpl w:val="5E0C90CA"/>
    <w:lvl w:ilvl="0" w:tplc="20000001">
      <w:start w:val="1"/>
      <w:numFmt w:val="bullet"/>
      <w:lvlText w:val=""/>
      <w:lvlJc w:val="left"/>
      <w:pPr>
        <w:ind w:left="1619"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7C5427E"/>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7" w15:restartNumberingAfterBreak="0">
    <w:nsid w:val="3AA46647"/>
    <w:multiLevelType w:val="hybridMultilevel"/>
    <w:tmpl w:val="4AA659B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98223B"/>
    <w:multiLevelType w:val="hybridMultilevel"/>
    <w:tmpl w:val="25C67194"/>
    <w:lvl w:ilvl="0" w:tplc="CFD6CE0E">
      <w:start w:val="1"/>
      <w:numFmt w:val="decimal"/>
      <w:lvlText w:val="%1."/>
      <w:lvlJc w:val="left"/>
      <w:pPr>
        <w:ind w:left="720" w:hanging="360"/>
      </w:pPr>
      <w:rPr>
        <w:rFonts w:hint="default"/>
        <w:b w:val="0"/>
        <w:bCs w:val="0"/>
      </w:rPr>
    </w:lvl>
    <w:lvl w:ilvl="1" w:tplc="AD841CA4">
      <w:start w:val="1"/>
      <w:numFmt w:val="lowerLetter"/>
      <w:lvlText w:val="%2."/>
      <w:lvlJc w:val="left"/>
      <w:pPr>
        <w:ind w:left="1440" w:hanging="360"/>
      </w:pPr>
      <w:rPr>
        <w:b w:val="0"/>
        <w:bCs w:val="0"/>
      </w:r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13A1DBA"/>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0" w15:restartNumberingAfterBreak="0">
    <w:nsid w:val="4A6E3339"/>
    <w:multiLevelType w:val="hybridMultilevel"/>
    <w:tmpl w:val="17403BF6"/>
    <w:lvl w:ilvl="0" w:tplc="20000001">
      <w:start w:val="1"/>
      <w:numFmt w:val="bullet"/>
      <w:lvlText w:val=""/>
      <w:lvlJc w:val="left"/>
      <w:pPr>
        <w:ind w:left="1619" w:hanging="360"/>
      </w:pPr>
      <w:rPr>
        <w:rFonts w:ascii="Symbol" w:hAnsi="Symbol"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7" w15:restartNumberingAfterBreak="0">
    <w:nsid w:val="63AF7812"/>
    <w:multiLevelType w:val="hybridMultilevel"/>
    <w:tmpl w:val="13D8A9DE"/>
    <w:lvl w:ilvl="0" w:tplc="20000001">
      <w:start w:val="1"/>
      <w:numFmt w:val="bullet"/>
      <w:lvlText w:val=""/>
      <w:lvlJc w:val="left"/>
      <w:pPr>
        <w:ind w:left="1619" w:hanging="360"/>
      </w:pPr>
      <w:rPr>
        <w:rFonts w:ascii="Symbol" w:hAnsi="Symbol"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28"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9" w15:restartNumberingAfterBreak="0">
    <w:nsid w:val="68901EF7"/>
    <w:multiLevelType w:val="hybridMultilevel"/>
    <w:tmpl w:val="55E82672"/>
    <w:lvl w:ilvl="0" w:tplc="20000001">
      <w:start w:val="1"/>
      <w:numFmt w:val="bullet"/>
      <w:lvlText w:val=""/>
      <w:lvlJc w:val="left"/>
      <w:pPr>
        <w:ind w:left="1619"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0" w15:restartNumberingAfterBreak="0">
    <w:nsid w:val="6D360A2F"/>
    <w:multiLevelType w:val="hybridMultilevel"/>
    <w:tmpl w:val="A386E960"/>
    <w:lvl w:ilvl="0" w:tplc="20000003">
      <w:start w:val="1"/>
      <w:numFmt w:val="bullet"/>
      <w:lvlText w:val="o"/>
      <w:lvlJc w:val="left"/>
      <w:pPr>
        <w:ind w:left="1854" w:hanging="360"/>
      </w:pPr>
      <w:rPr>
        <w:rFonts w:ascii="Courier New" w:hAnsi="Courier New" w:cs="Courier New" w:hint="default"/>
      </w:rPr>
    </w:lvl>
    <w:lvl w:ilvl="1" w:tplc="20000003" w:tentative="1">
      <w:start w:val="1"/>
      <w:numFmt w:val="bullet"/>
      <w:lvlText w:val="o"/>
      <w:lvlJc w:val="left"/>
      <w:pPr>
        <w:ind w:left="2574" w:hanging="360"/>
      </w:pPr>
      <w:rPr>
        <w:rFonts w:ascii="Courier New" w:hAnsi="Courier New" w:cs="Courier New" w:hint="default"/>
      </w:rPr>
    </w:lvl>
    <w:lvl w:ilvl="2" w:tplc="20000005" w:tentative="1">
      <w:start w:val="1"/>
      <w:numFmt w:val="bullet"/>
      <w:lvlText w:val=""/>
      <w:lvlJc w:val="left"/>
      <w:pPr>
        <w:ind w:left="3294" w:hanging="360"/>
      </w:pPr>
      <w:rPr>
        <w:rFonts w:ascii="Wingdings" w:hAnsi="Wingdings" w:hint="default"/>
      </w:rPr>
    </w:lvl>
    <w:lvl w:ilvl="3" w:tplc="20000001" w:tentative="1">
      <w:start w:val="1"/>
      <w:numFmt w:val="bullet"/>
      <w:lvlText w:val=""/>
      <w:lvlJc w:val="left"/>
      <w:pPr>
        <w:ind w:left="4014" w:hanging="360"/>
      </w:pPr>
      <w:rPr>
        <w:rFonts w:ascii="Symbol" w:hAnsi="Symbol" w:hint="default"/>
      </w:rPr>
    </w:lvl>
    <w:lvl w:ilvl="4" w:tplc="20000003" w:tentative="1">
      <w:start w:val="1"/>
      <w:numFmt w:val="bullet"/>
      <w:lvlText w:val="o"/>
      <w:lvlJc w:val="left"/>
      <w:pPr>
        <w:ind w:left="4734" w:hanging="360"/>
      </w:pPr>
      <w:rPr>
        <w:rFonts w:ascii="Courier New" w:hAnsi="Courier New" w:cs="Courier New" w:hint="default"/>
      </w:rPr>
    </w:lvl>
    <w:lvl w:ilvl="5" w:tplc="20000005" w:tentative="1">
      <w:start w:val="1"/>
      <w:numFmt w:val="bullet"/>
      <w:lvlText w:val=""/>
      <w:lvlJc w:val="left"/>
      <w:pPr>
        <w:ind w:left="5454" w:hanging="360"/>
      </w:pPr>
      <w:rPr>
        <w:rFonts w:ascii="Wingdings" w:hAnsi="Wingdings" w:hint="default"/>
      </w:rPr>
    </w:lvl>
    <w:lvl w:ilvl="6" w:tplc="20000001" w:tentative="1">
      <w:start w:val="1"/>
      <w:numFmt w:val="bullet"/>
      <w:lvlText w:val=""/>
      <w:lvlJc w:val="left"/>
      <w:pPr>
        <w:ind w:left="6174" w:hanging="360"/>
      </w:pPr>
      <w:rPr>
        <w:rFonts w:ascii="Symbol" w:hAnsi="Symbol" w:hint="default"/>
      </w:rPr>
    </w:lvl>
    <w:lvl w:ilvl="7" w:tplc="20000003" w:tentative="1">
      <w:start w:val="1"/>
      <w:numFmt w:val="bullet"/>
      <w:lvlText w:val="o"/>
      <w:lvlJc w:val="left"/>
      <w:pPr>
        <w:ind w:left="6894" w:hanging="360"/>
      </w:pPr>
      <w:rPr>
        <w:rFonts w:ascii="Courier New" w:hAnsi="Courier New" w:cs="Courier New" w:hint="default"/>
      </w:rPr>
    </w:lvl>
    <w:lvl w:ilvl="8" w:tplc="20000005" w:tentative="1">
      <w:start w:val="1"/>
      <w:numFmt w:val="bullet"/>
      <w:lvlText w:val=""/>
      <w:lvlJc w:val="left"/>
      <w:pPr>
        <w:ind w:left="7614"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4D2C60"/>
    <w:multiLevelType w:val="hybridMultilevel"/>
    <w:tmpl w:val="00923780"/>
    <w:lvl w:ilvl="0" w:tplc="20000001">
      <w:start w:val="1"/>
      <w:numFmt w:val="bullet"/>
      <w:lvlText w:val=""/>
      <w:lvlJc w:val="left"/>
      <w:pPr>
        <w:ind w:left="1619" w:hanging="360"/>
      </w:pPr>
      <w:rPr>
        <w:rFonts w:ascii="Symbol" w:hAnsi="Symbol"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5" w15:restartNumberingAfterBreak="0">
    <w:nsid w:val="7BDF722D"/>
    <w:multiLevelType w:val="hybridMultilevel"/>
    <w:tmpl w:val="F530FA7E"/>
    <w:lvl w:ilvl="0" w:tplc="20000001">
      <w:start w:val="1"/>
      <w:numFmt w:val="bullet"/>
      <w:lvlText w:val=""/>
      <w:lvlJc w:val="left"/>
      <w:pPr>
        <w:ind w:left="1619" w:hanging="360"/>
      </w:pPr>
      <w:rPr>
        <w:rFonts w:ascii="Symbol" w:hAnsi="Symbol"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num w:numId="1" w16cid:durableId="906646301">
    <w:abstractNumId w:val="21"/>
  </w:num>
  <w:num w:numId="2" w16cid:durableId="1044866941">
    <w:abstractNumId w:val="17"/>
  </w:num>
  <w:num w:numId="3" w16cid:durableId="1224482132">
    <w:abstractNumId w:val="0"/>
  </w:num>
  <w:num w:numId="4" w16cid:durableId="1497648589">
    <w:abstractNumId w:val="22"/>
  </w:num>
  <w:num w:numId="5" w16cid:durableId="1710256290">
    <w:abstractNumId w:val="23"/>
  </w:num>
  <w:num w:numId="6" w16cid:durableId="1310598948">
    <w:abstractNumId w:val="25"/>
  </w:num>
  <w:num w:numId="7" w16cid:durableId="1740782811">
    <w:abstractNumId w:val="8"/>
  </w:num>
  <w:num w:numId="8" w16cid:durableId="1461649906">
    <w:abstractNumId w:val="11"/>
  </w:num>
  <w:num w:numId="9" w16cid:durableId="1006636967">
    <w:abstractNumId w:val="3"/>
  </w:num>
  <w:num w:numId="10" w16cid:durableId="1415129450">
    <w:abstractNumId w:val="32"/>
  </w:num>
  <w:num w:numId="11" w16cid:durableId="302731420">
    <w:abstractNumId w:val="15"/>
  </w:num>
  <w:num w:numId="12" w16cid:durableId="1828281064">
    <w:abstractNumId w:val="31"/>
  </w:num>
  <w:num w:numId="13" w16cid:durableId="1658916639">
    <w:abstractNumId w:val="33"/>
  </w:num>
  <w:num w:numId="14" w16cid:durableId="274336988">
    <w:abstractNumId w:val="14"/>
  </w:num>
  <w:num w:numId="15" w16cid:durableId="1879317224">
    <w:abstractNumId w:val="10"/>
  </w:num>
  <w:num w:numId="16" w16cid:durableId="1549025613">
    <w:abstractNumId w:val="1"/>
  </w:num>
  <w:num w:numId="17" w16cid:durableId="694234877">
    <w:abstractNumId w:val="34"/>
  </w:num>
  <w:num w:numId="18" w16cid:durableId="1050498691">
    <w:abstractNumId w:val="9"/>
  </w:num>
  <w:num w:numId="19" w16cid:durableId="203834703">
    <w:abstractNumId w:val="7"/>
  </w:num>
  <w:num w:numId="20" w16cid:durableId="1689410111">
    <w:abstractNumId w:val="35"/>
  </w:num>
  <w:num w:numId="21" w16cid:durableId="2120761575">
    <w:abstractNumId w:val="6"/>
  </w:num>
  <w:num w:numId="22" w16cid:durableId="1181773934">
    <w:abstractNumId w:val="20"/>
  </w:num>
  <w:num w:numId="23" w16cid:durableId="2093698669">
    <w:abstractNumId w:val="14"/>
    <w:lvlOverride w:ilvl="0">
      <w:startOverride w:val="1"/>
    </w:lvlOverride>
  </w:num>
  <w:num w:numId="24" w16cid:durableId="939992738">
    <w:abstractNumId w:val="28"/>
  </w:num>
  <w:num w:numId="25" w16cid:durableId="1184319098">
    <w:abstractNumId w:val="26"/>
  </w:num>
  <w:num w:numId="26" w16cid:durableId="849181476">
    <w:abstractNumId w:val="27"/>
  </w:num>
  <w:num w:numId="27" w16cid:durableId="543253197">
    <w:abstractNumId w:val="5"/>
  </w:num>
  <w:num w:numId="28" w16cid:durableId="464272495">
    <w:abstractNumId w:val="12"/>
  </w:num>
  <w:num w:numId="29" w16cid:durableId="979190283">
    <w:abstractNumId w:val="2"/>
  </w:num>
  <w:num w:numId="30" w16cid:durableId="336612410">
    <w:abstractNumId w:val="16"/>
  </w:num>
  <w:num w:numId="31" w16cid:durableId="752431149">
    <w:abstractNumId w:val="19"/>
  </w:num>
  <w:num w:numId="32" w16cid:durableId="709838906">
    <w:abstractNumId w:val="29"/>
  </w:num>
  <w:num w:numId="33" w16cid:durableId="403183284">
    <w:abstractNumId w:val="13"/>
  </w:num>
  <w:num w:numId="34" w16cid:durableId="1121613440">
    <w:abstractNumId w:val="30"/>
  </w:num>
  <w:num w:numId="35" w16cid:durableId="1376615015">
    <w:abstractNumId w:val="4"/>
  </w:num>
  <w:num w:numId="36" w16cid:durableId="815951812">
    <w:abstractNumId w:val="24"/>
  </w:num>
  <w:num w:numId="37" w16cid:durableId="840661375">
    <w:abstractNumId w:val="1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081"/>
    <w:rsid w:val="000001E4"/>
    <w:rsid w:val="000006A3"/>
    <w:rsid w:val="000006E1"/>
    <w:rsid w:val="000011CF"/>
    <w:rsid w:val="00001372"/>
    <w:rsid w:val="000013DB"/>
    <w:rsid w:val="00001A16"/>
    <w:rsid w:val="00002A37"/>
    <w:rsid w:val="0000312E"/>
    <w:rsid w:val="00003AC0"/>
    <w:rsid w:val="00003F42"/>
    <w:rsid w:val="000049DB"/>
    <w:rsid w:val="0000564C"/>
    <w:rsid w:val="00005745"/>
    <w:rsid w:val="00005B29"/>
    <w:rsid w:val="00006446"/>
    <w:rsid w:val="00006532"/>
    <w:rsid w:val="00006896"/>
    <w:rsid w:val="000069EB"/>
    <w:rsid w:val="00006AE8"/>
    <w:rsid w:val="0000700A"/>
    <w:rsid w:val="00007021"/>
    <w:rsid w:val="00007CDC"/>
    <w:rsid w:val="0001056A"/>
    <w:rsid w:val="00010582"/>
    <w:rsid w:val="00010902"/>
    <w:rsid w:val="00010B07"/>
    <w:rsid w:val="000110E0"/>
    <w:rsid w:val="0001134B"/>
    <w:rsid w:val="00011B28"/>
    <w:rsid w:val="00011FD2"/>
    <w:rsid w:val="00012971"/>
    <w:rsid w:val="00013687"/>
    <w:rsid w:val="00014556"/>
    <w:rsid w:val="00014858"/>
    <w:rsid w:val="0001571C"/>
    <w:rsid w:val="00015D15"/>
    <w:rsid w:val="00016231"/>
    <w:rsid w:val="0001649B"/>
    <w:rsid w:val="000167A9"/>
    <w:rsid w:val="00017925"/>
    <w:rsid w:val="00017B14"/>
    <w:rsid w:val="000202B0"/>
    <w:rsid w:val="0002134B"/>
    <w:rsid w:val="00022BBF"/>
    <w:rsid w:val="00022CAD"/>
    <w:rsid w:val="00022DFE"/>
    <w:rsid w:val="000230B3"/>
    <w:rsid w:val="00023435"/>
    <w:rsid w:val="00023471"/>
    <w:rsid w:val="00023F41"/>
    <w:rsid w:val="000246C0"/>
    <w:rsid w:val="00024809"/>
    <w:rsid w:val="0002564D"/>
    <w:rsid w:val="00025ECA"/>
    <w:rsid w:val="00025F2F"/>
    <w:rsid w:val="00026AA7"/>
    <w:rsid w:val="00030236"/>
    <w:rsid w:val="00030CD2"/>
    <w:rsid w:val="0003130D"/>
    <w:rsid w:val="00031DB2"/>
    <w:rsid w:val="000323C8"/>
    <w:rsid w:val="000325B8"/>
    <w:rsid w:val="0003311F"/>
    <w:rsid w:val="000332B1"/>
    <w:rsid w:val="00033491"/>
    <w:rsid w:val="00033678"/>
    <w:rsid w:val="00033E15"/>
    <w:rsid w:val="000340DF"/>
    <w:rsid w:val="0003486B"/>
    <w:rsid w:val="00034C15"/>
    <w:rsid w:val="0003598A"/>
    <w:rsid w:val="000359B9"/>
    <w:rsid w:val="000359EB"/>
    <w:rsid w:val="00035ECE"/>
    <w:rsid w:val="00036618"/>
    <w:rsid w:val="00036BA1"/>
    <w:rsid w:val="00036D96"/>
    <w:rsid w:val="00037291"/>
    <w:rsid w:val="000373AA"/>
    <w:rsid w:val="0003746E"/>
    <w:rsid w:val="00037950"/>
    <w:rsid w:val="00037A87"/>
    <w:rsid w:val="00037A9A"/>
    <w:rsid w:val="00037AD8"/>
    <w:rsid w:val="00037D8C"/>
    <w:rsid w:val="00040213"/>
    <w:rsid w:val="00040328"/>
    <w:rsid w:val="00041FFD"/>
    <w:rsid w:val="000422BC"/>
    <w:rsid w:val="000422E2"/>
    <w:rsid w:val="0004282C"/>
    <w:rsid w:val="00042F22"/>
    <w:rsid w:val="0004378B"/>
    <w:rsid w:val="000444A4"/>
    <w:rsid w:val="000444EF"/>
    <w:rsid w:val="00044A50"/>
    <w:rsid w:val="0004573F"/>
    <w:rsid w:val="00045DC8"/>
    <w:rsid w:val="0004747E"/>
    <w:rsid w:val="0004759C"/>
    <w:rsid w:val="00047789"/>
    <w:rsid w:val="00047858"/>
    <w:rsid w:val="00047BB7"/>
    <w:rsid w:val="000502C9"/>
    <w:rsid w:val="00050376"/>
    <w:rsid w:val="0005267E"/>
    <w:rsid w:val="00052A07"/>
    <w:rsid w:val="000534E3"/>
    <w:rsid w:val="00054028"/>
    <w:rsid w:val="000543D5"/>
    <w:rsid w:val="0005539E"/>
    <w:rsid w:val="000553C6"/>
    <w:rsid w:val="0005606A"/>
    <w:rsid w:val="000563F8"/>
    <w:rsid w:val="00056C26"/>
    <w:rsid w:val="00056D97"/>
    <w:rsid w:val="00057117"/>
    <w:rsid w:val="0005731D"/>
    <w:rsid w:val="000605BF"/>
    <w:rsid w:val="000616E7"/>
    <w:rsid w:val="00061AAC"/>
    <w:rsid w:val="00062A6A"/>
    <w:rsid w:val="00062DE1"/>
    <w:rsid w:val="00062E54"/>
    <w:rsid w:val="00063B1B"/>
    <w:rsid w:val="000642B3"/>
    <w:rsid w:val="0006487E"/>
    <w:rsid w:val="000657A4"/>
    <w:rsid w:val="00065C71"/>
    <w:rsid w:val="00065E1A"/>
    <w:rsid w:val="00066A0B"/>
    <w:rsid w:val="00066E5B"/>
    <w:rsid w:val="000677C9"/>
    <w:rsid w:val="00070208"/>
    <w:rsid w:val="000702D5"/>
    <w:rsid w:val="000703A4"/>
    <w:rsid w:val="000709B2"/>
    <w:rsid w:val="000709DE"/>
    <w:rsid w:val="000715A0"/>
    <w:rsid w:val="00071E0D"/>
    <w:rsid w:val="00071E3C"/>
    <w:rsid w:val="00072733"/>
    <w:rsid w:val="00072BB4"/>
    <w:rsid w:val="00074775"/>
    <w:rsid w:val="00076633"/>
    <w:rsid w:val="0007695C"/>
    <w:rsid w:val="000770A1"/>
    <w:rsid w:val="00077421"/>
    <w:rsid w:val="00077B4B"/>
    <w:rsid w:val="00077E5F"/>
    <w:rsid w:val="0008036A"/>
    <w:rsid w:val="00080773"/>
    <w:rsid w:val="00080799"/>
    <w:rsid w:val="0008092B"/>
    <w:rsid w:val="00081AE6"/>
    <w:rsid w:val="0008266E"/>
    <w:rsid w:val="000832B0"/>
    <w:rsid w:val="000837EB"/>
    <w:rsid w:val="00083E02"/>
    <w:rsid w:val="0008443D"/>
    <w:rsid w:val="0008453E"/>
    <w:rsid w:val="000847CB"/>
    <w:rsid w:val="000855EB"/>
    <w:rsid w:val="000857BC"/>
    <w:rsid w:val="00085B52"/>
    <w:rsid w:val="00085B58"/>
    <w:rsid w:val="0008639B"/>
    <w:rsid w:val="000866F2"/>
    <w:rsid w:val="0008744A"/>
    <w:rsid w:val="000877D2"/>
    <w:rsid w:val="000878C3"/>
    <w:rsid w:val="0009009F"/>
    <w:rsid w:val="00090A7C"/>
    <w:rsid w:val="00090DA4"/>
    <w:rsid w:val="00091183"/>
    <w:rsid w:val="00091557"/>
    <w:rsid w:val="000915BE"/>
    <w:rsid w:val="00091FA5"/>
    <w:rsid w:val="000924C1"/>
    <w:rsid w:val="000924F0"/>
    <w:rsid w:val="0009279A"/>
    <w:rsid w:val="00093474"/>
    <w:rsid w:val="000935BE"/>
    <w:rsid w:val="00094272"/>
    <w:rsid w:val="0009510F"/>
    <w:rsid w:val="000959F8"/>
    <w:rsid w:val="00095AB6"/>
    <w:rsid w:val="00095BA7"/>
    <w:rsid w:val="00095D77"/>
    <w:rsid w:val="00095F0D"/>
    <w:rsid w:val="00096709"/>
    <w:rsid w:val="00096BDE"/>
    <w:rsid w:val="000972A1"/>
    <w:rsid w:val="000979FC"/>
    <w:rsid w:val="00097C40"/>
    <w:rsid w:val="00097CE1"/>
    <w:rsid w:val="000A0012"/>
    <w:rsid w:val="000A00E3"/>
    <w:rsid w:val="000A01D0"/>
    <w:rsid w:val="000A053F"/>
    <w:rsid w:val="000A080D"/>
    <w:rsid w:val="000A092E"/>
    <w:rsid w:val="000A0AA8"/>
    <w:rsid w:val="000A109D"/>
    <w:rsid w:val="000A148F"/>
    <w:rsid w:val="000A18CF"/>
    <w:rsid w:val="000A1B7B"/>
    <w:rsid w:val="000A1CF2"/>
    <w:rsid w:val="000A1E38"/>
    <w:rsid w:val="000A2326"/>
    <w:rsid w:val="000A2400"/>
    <w:rsid w:val="000A2781"/>
    <w:rsid w:val="000A4C73"/>
    <w:rsid w:val="000A56F2"/>
    <w:rsid w:val="000A59A7"/>
    <w:rsid w:val="000A5EB7"/>
    <w:rsid w:val="000A6163"/>
    <w:rsid w:val="000A6B23"/>
    <w:rsid w:val="000A7671"/>
    <w:rsid w:val="000B000B"/>
    <w:rsid w:val="000B0F80"/>
    <w:rsid w:val="000B126D"/>
    <w:rsid w:val="000B2719"/>
    <w:rsid w:val="000B2A90"/>
    <w:rsid w:val="000B2AB5"/>
    <w:rsid w:val="000B2C32"/>
    <w:rsid w:val="000B3A8F"/>
    <w:rsid w:val="000B3C1D"/>
    <w:rsid w:val="000B3E96"/>
    <w:rsid w:val="000B4AB9"/>
    <w:rsid w:val="000B4B7E"/>
    <w:rsid w:val="000B50FD"/>
    <w:rsid w:val="000B5615"/>
    <w:rsid w:val="000B58C3"/>
    <w:rsid w:val="000B5CA7"/>
    <w:rsid w:val="000B61E9"/>
    <w:rsid w:val="000B639B"/>
    <w:rsid w:val="000B6670"/>
    <w:rsid w:val="000B667B"/>
    <w:rsid w:val="000B6C3F"/>
    <w:rsid w:val="000B729B"/>
    <w:rsid w:val="000B78EC"/>
    <w:rsid w:val="000C0704"/>
    <w:rsid w:val="000C08C0"/>
    <w:rsid w:val="000C165A"/>
    <w:rsid w:val="000C16B5"/>
    <w:rsid w:val="000C1819"/>
    <w:rsid w:val="000C2995"/>
    <w:rsid w:val="000C2E19"/>
    <w:rsid w:val="000C2EE1"/>
    <w:rsid w:val="000C3140"/>
    <w:rsid w:val="000C33E8"/>
    <w:rsid w:val="000C3620"/>
    <w:rsid w:val="000C4103"/>
    <w:rsid w:val="000C41A3"/>
    <w:rsid w:val="000C4336"/>
    <w:rsid w:val="000C433F"/>
    <w:rsid w:val="000C48AF"/>
    <w:rsid w:val="000C49D2"/>
    <w:rsid w:val="000C59FA"/>
    <w:rsid w:val="000C6108"/>
    <w:rsid w:val="000C6504"/>
    <w:rsid w:val="000C6779"/>
    <w:rsid w:val="000C6CE9"/>
    <w:rsid w:val="000C70A3"/>
    <w:rsid w:val="000C7675"/>
    <w:rsid w:val="000C78F9"/>
    <w:rsid w:val="000C7A4E"/>
    <w:rsid w:val="000D084C"/>
    <w:rsid w:val="000D0D07"/>
    <w:rsid w:val="000D0D9B"/>
    <w:rsid w:val="000D133F"/>
    <w:rsid w:val="000D1774"/>
    <w:rsid w:val="000D1A87"/>
    <w:rsid w:val="000D2404"/>
    <w:rsid w:val="000D286D"/>
    <w:rsid w:val="000D2A40"/>
    <w:rsid w:val="000D3B3C"/>
    <w:rsid w:val="000D4797"/>
    <w:rsid w:val="000D4A1A"/>
    <w:rsid w:val="000D4DE8"/>
    <w:rsid w:val="000D4FD8"/>
    <w:rsid w:val="000D5570"/>
    <w:rsid w:val="000D57EC"/>
    <w:rsid w:val="000D62CB"/>
    <w:rsid w:val="000D6A60"/>
    <w:rsid w:val="000D7DF1"/>
    <w:rsid w:val="000E0004"/>
    <w:rsid w:val="000E02BA"/>
    <w:rsid w:val="000E0527"/>
    <w:rsid w:val="000E1051"/>
    <w:rsid w:val="000E1543"/>
    <w:rsid w:val="000E1716"/>
    <w:rsid w:val="000E17FB"/>
    <w:rsid w:val="000E1E92"/>
    <w:rsid w:val="000E20F3"/>
    <w:rsid w:val="000E231D"/>
    <w:rsid w:val="000E2FEA"/>
    <w:rsid w:val="000E321C"/>
    <w:rsid w:val="000E3967"/>
    <w:rsid w:val="000E4919"/>
    <w:rsid w:val="000E705F"/>
    <w:rsid w:val="000F0508"/>
    <w:rsid w:val="000F0650"/>
    <w:rsid w:val="000F06D6"/>
    <w:rsid w:val="000F0BEA"/>
    <w:rsid w:val="000F0EB1"/>
    <w:rsid w:val="000F1106"/>
    <w:rsid w:val="000F20BC"/>
    <w:rsid w:val="000F2F56"/>
    <w:rsid w:val="000F3803"/>
    <w:rsid w:val="000F3B70"/>
    <w:rsid w:val="000F3BE9"/>
    <w:rsid w:val="000F3F6C"/>
    <w:rsid w:val="000F40B5"/>
    <w:rsid w:val="000F5432"/>
    <w:rsid w:val="000F5A74"/>
    <w:rsid w:val="000F5B4C"/>
    <w:rsid w:val="000F5B4D"/>
    <w:rsid w:val="000F6800"/>
    <w:rsid w:val="000F6DF3"/>
    <w:rsid w:val="000F6E37"/>
    <w:rsid w:val="000F7296"/>
    <w:rsid w:val="000F74AE"/>
    <w:rsid w:val="000F78A6"/>
    <w:rsid w:val="000F7FDB"/>
    <w:rsid w:val="001005FF"/>
    <w:rsid w:val="00100BC3"/>
    <w:rsid w:val="00100F4A"/>
    <w:rsid w:val="0010169E"/>
    <w:rsid w:val="0010390D"/>
    <w:rsid w:val="00103950"/>
    <w:rsid w:val="001049AA"/>
    <w:rsid w:val="001055E5"/>
    <w:rsid w:val="001062FB"/>
    <w:rsid w:val="001063E6"/>
    <w:rsid w:val="00106A7B"/>
    <w:rsid w:val="00106D66"/>
    <w:rsid w:val="00107642"/>
    <w:rsid w:val="001076AE"/>
    <w:rsid w:val="00110DF9"/>
    <w:rsid w:val="00110E7B"/>
    <w:rsid w:val="00110EE4"/>
    <w:rsid w:val="00112178"/>
    <w:rsid w:val="00112397"/>
    <w:rsid w:val="00113004"/>
    <w:rsid w:val="00113337"/>
    <w:rsid w:val="00113CF4"/>
    <w:rsid w:val="00114330"/>
    <w:rsid w:val="00114429"/>
    <w:rsid w:val="00114968"/>
    <w:rsid w:val="00114B80"/>
    <w:rsid w:val="001153EA"/>
    <w:rsid w:val="00115643"/>
    <w:rsid w:val="00115CE8"/>
    <w:rsid w:val="00115DE0"/>
    <w:rsid w:val="00116765"/>
    <w:rsid w:val="00116A4E"/>
    <w:rsid w:val="00116C50"/>
    <w:rsid w:val="00117120"/>
    <w:rsid w:val="00117361"/>
    <w:rsid w:val="001179C7"/>
    <w:rsid w:val="00120272"/>
    <w:rsid w:val="00120D80"/>
    <w:rsid w:val="00121665"/>
    <w:rsid w:val="001219F5"/>
    <w:rsid w:val="00121A20"/>
    <w:rsid w:val="001229BF"/>
    <w:rsid w:val="00123274"/>
    <w:rsid w:val="001235E0"/>
    <w:rsid w:val="0012377F"/>
    <w:rsid w:val="001241FE"/>
    <w:rsid w:val="00124314"/>
    <w:rsid w:val="0012432D"/>
    <w:rsid w:val="0012439F"/>
    <w:rsid w:val="00124B13"/>
    <w:rsid w:val="00124ED8"/>
    <w:rsid w:val="00125430"/>
    <w:rsid w:val="00126612"/>
    <w:rsid w:val="0012664C"/>
    <w:rsid w:val="001267FE"/>
    <w:rsid w:val="0012686B"/>
    <w:rsid w:val="00126B4A"/>
    <w:rsid w:val="00126CF0"/>
    <w:rsid w:val="001301B9"/>
    <w:rsid w:val="00130BF9"/>
    <w:rsid w:val="00130D26"/>
    <w:rsid w:val="00131BA1"/>
    <w:rsid w:val="00131BE9"/>
    <w:rsid w:val="00132263"/>
    <w:rsid w:val="00132FD0"/>
    <w:rsid w:val="00133FBD"/>
    <w:rsid w:val="001344C0"/>
    <w:rsid w:val="001346FA"/>
    <w:rsid w:val="00134B67"/>
    <w:rsid w:val="00135252"/>
    <w:rsid w:val="00135256"/>
    <w:rsid w:val="00136E6A"/>
    <w:rsid w:val="00137857"/>
    <w:rsid w:val="00137AB5"/>
    <w:rsid w:val="00137F0B"/>
    <w:rsid w:val="001401AC"/>
    <w:rsid w:val="00140275"/>
    <w:rsid w:val="0014028A"/>
    <w:rsid w:val="001406F0"/>
    <w:rsid w:val="00140D41"/>
    <w:rsid w:val="00140DEA"/>
    <w:rsid w:val="001415D0"/>
    <w:rsid w:val="00141D4E"/>
    <w:rsid w:val="00142B25"/>
    <w:rsid w:val="00142FFA"/>
    <w:rsid w:val="00143365"/>
    <w:rsid w:val="00143D2B"/>
    <w:rsid w:val="0014449E"/>
    <w:rsid w:val="001444A1"/>
    <w:rsid w:val="00144608"/>
    <w:rsid w:val="00144C44"/>
    <w:rsid w:val="00144F55"/>
    <w:rsid w:val="00145EDE"/>
    <w:rsid w:val="0014617D"/>
    <w:rsid w:val="00146316"/>
    <w:rsid w:val="00146BCA"/>
    <w:rsid w:val="00147320"/>
    <w:rsid w:val="00147A31"/>
    <w:rsid w:val="001500BF"/>
    <w:rsid w:val="0015167C"/>
    <w:rsid w:val="00151E23"/>
    <w:rsid w:val="00152280"/>
    <w:rsid w:val="0015228D"/>
    <w:rsid w:val="001525D6"/>
    <w:rsid w:val="001526E0"/>
    <w:rsid w:val="0015284C"/>
    <w:rsid w:val="00152F14"/>
    <w:rsid w:val="001532D5"/>
    <w:rsid w:val="001538D1"/>
    <w:rsid w:val="00154686"/>
    <w:rsid w:val="001548F7"/>
    <w:rsid w:val="001551B5"/>
    <w:rsid w:val="001553CA"/>
    <w:rsid w:val="0015600D"/>
    <w:rsid w:val="00156901"/>
    <w:rsid w:val="00156D66"/>
    <w:rsid w:val="00156FE9"/>
    <w:rsid w:val="0015711D"/>
    <w:rsid w:val="0015758D"/>
    <w:rsid w:val="0015794A"/>
    <w:rsid w:val="00160FE7"/>
    <w:rsid w:val="00160FFB"/>
    <w:rsid w:val="00161481"/>
    <w:rsid w:val="00161985"/>
    <w:rsid w:val="001623D4"/>
    <w:rsid w:val="0016302A"/>
    <w:rsid w:val="0016347D"/>
    <w:rsid w:val="00163A60"/>
    <w:rsid w:val="001649CC"/>
    <w:rsid w:val="001655A3"/>
    <w:rsid w:val="001659C1"/>
    <w:rsid w:val="00165FF0"/>
    <w:rsid w:val="00166E8C"/>
    <w:rsid w:val="00166EB2"/>
    <w:rsid w:val="00167045"/>
    <w:rsid w:val="001707A2"/>
    <w:rsid w:val="00170E8F"/>
    <w:rsid w:val="00171D33"/>
    <w:rsid w:val="001720B3"/>
    <w:rsid w:val="00172162"/>
    <w:rsid w:val="00172262"/>
    <w:rsid w:val="0017243C"/>
    <w:rsid w:val="00172C2F"/>
    <w:rsid w:val="00172CB7"/>
    <w:rsid w:val="00173A8E"/>
    <w:rsid w:val="00173BDC"/>
    <w:rsid w:val="001745E7"/>
    <w:rsid w:val="001748D3"/>
    <w:rsid w:val="00174DEC"/>
    <w:rsid w:val="0017502C"/>
    <w:rsid w:val="00176029"/>
    <w:rsid w:val="00176F53"/>
    <w:rsid w:val="001779EE"/>
    <w:rsid w:val="0018075E"/>
    <w:rsid w:val="001808D6"/>
    <w:rsid w:val="00180C52"/>
    <w:rsid w:val="00180E2F"/>
    <w:rsid w:val="0018106B"/>
    <w:rsid w:val="00181321"/>
    <w:rsid w:val="0018143F"/>
    <w:rsid w:val="00181FF8"/>
    <w:rsid w:val="0018265D"/>
    <w:rsid w:val="001830FC"/>
    <w:rsid w:val="00183AA7"/>
    <w:rsid w:val="00184458"/>
    <w:rsid w:val="001846F6"/>
    <w:rsid w:val="00184D10"/>
    <w:rsid w:val="00185735"/>
    <w:rsid w:val="00185D50"/>
    <w:rsid w:val="001862D7"/>
    <w:rsid w:val="00186BE0"/>
    <w:rsid w:val="001875A6"/>
    <w:rsid w:val="001876F0"/>
    <w:rsid w:val="00187895"/>
    <w:rsid w:val="001902B4"/>
    <w:rsid w:val="001902C6"/>
    <w:rsid w:val="001902EF"/>
    <w:rsid w:val="00190AC1"/>
    <w:rsid w:val="00190FE7"/>
    <w:rsid w:val="00191459"/>
    <w:rsid w:val="00191572"/>
    <w:rsid w:val="001918F6"/>
    <w:rsid w:val="001919CC"/>
    <w:rsid w:val="00191A23"/>
    <w:rsid w:val="00192B02"/>
    <w:rsid w:val="00192E75"/>
    <w:rsid w:val="001931AF"/>
    <w:rsid w:val="0019341A"/>
    <w:rsid w:val="00193F98"/>
    <w:rsid w:val="00194F77"/>
    <w:rsid w:val="0019507B"/>
    <w:rsid w:val="00195AC6"/>
    <w:rsid w:val="00195DB2"/>
    <w:rsid w:val="00195DC7"/>
    <w:rsid w:val="00196B18"/>
    <w:rsid w:val="00196D35"/>
    <w:rsid w:val="00197D7A"/>
    <w:rsid w:val="00197DF9"/>
    <w:rsid w:val="001A1987"/>
    <w:rsid w:val="001A1A80"/>
    <w:rsid w:val="001A1CF2"/>
    <w:rsid w:val="001A2279"/>
    <w:rsid w:val="001A2564"/>
    <w:rsid w:val="001A2F39"/>
    <w:rsid w:val="001A2FC0"/>
    <w:rsid w:val="001A52CF"/>
    <w:rsid w:val="001A5A14"/>
    <w:rsid w:val="001A6173"/>
    <w:rsid w:val="001A62DD"/>
    <w:rsid w:val="001A6308"/>
    <w:rsid w:val="001A6CBA"/>
    <w:rsid w:val="001A7A4E"/>
    <w:rsid w:val="001A7BE3"/>
    <w:rsid w:val="001B03D8"/>
    <w:rsid w:val="001B079C"/>
    <w:rsid w:val="001B0BB0"/>
    <w:rsid w:val="001B0C45"/>
    <w:rsid w:val="001B0D5A"/>
    <w:rsid w:val="001B0D97"/>
    <w:rsid w:val="001B161F"/>
    <w:rsid w:val="001B1735"/>
    <w:rsid w:val="001B1B7B"/>
    <w:rsid w:val="001B1DFD"/>
    <w:rsid w:val="001B1E2F"/>
    <w:rsid w:val="001B1E80"/>
    <w:rsid w:val="001B1F2E"/>
    <w:rsid w:val="001B27BC"/>
    <w:rsid w:val="001B2F8C"/>
    <w:rsid w:val="001B3239"/>
    <w:rsid w:val="001B3DFB"/>
    <w:rsid w:val="001B3F8D"/>
    <w:rsid w:val="001B476E"/>
    <w:rsid w:val="001B4ED5"/>
    <w:rsid w:val="001B5A5D"/>
    <w:rsid w:val="001B6869"/>
    <w:rsid w:val="001B6939"/>
    <w:rsid w:val="001B6BCD"/>
    <w:rsid w:val="001B6D34"/>
    <w:rsid w:val="001B7CFF"/>
    <w:rsid w:val="001C0A0B"/>
    <w:rsid w:val="001C14B5"/>
    <w:rsid w:val="001C1525"/>
    <w:rsid w:val="001C18A8"/>
    <w:rsid w:val="001C1CCB"/>
    <w:rsid w:val="001C1CE5"/>
    <w:rsid w:val="001C1D29"/>
    <w:rsid w:val="001C26D9"/>
    <w:rsid w:val="001C2BA2"/>
    <w:rsid w:val="001C3283"/>
    <w:rsid w:val="001C34FC"/>
    <w:rsid w:val="001C3D2A"/>
    <w:rsid w:val="001C3D2F"/>
    <w:rsid w:val="001C3F4F"/>
    <w:rsid w:val="001C54A1"/>
    <w:rsid w:val="001C5617"/>
    <w:rsid w:val="001C5CB8"/>
    <w:rsid w:val="001C63AE"/>
    <w:rsid w:val="001C68E6"/>
    <w:rsid w:val="001C73E6"/>
    <w:rsid w:val="001D0950"/>
    <w:rsid w:val="001D0FEF"/>
    <w:rsid w:val="001D19D9"/>
    <w:rsid w:val="001D1B7C"/>
    <w:rsid w:val="001D249F"/>
    <w:rsid w:val="001D2730"/>
    <w:rsid w:val="001D34A1"/>
    <w:rsid w:val="001D3BE8"/>
    <w:rsid w:val="001D40B4"/>
    <w:rsid w:val="001D421D"/>
    <w:rsid w:val="001D472D"/>
    <w:rsid w:val="001D51BA"/>
    <w:rsid w:val="001D53E7"/>
    <w:rsid w:val="001D5AD7"/>
    <w:rsid w:val="001D6342"/>
    <w:rsid w:val="001D63A1"/>
    <w:rsid w:val="001D6D53"/>
    <w:rsid w:val="001D703D"/>
    <w:rsid w:val="001D7D6E"/>
    <w:rsid w:val="001E02FD"/>
    <w:rsid w:val="001E0F54"/>
    <w:rsid w:val="001E152A"/>
    <w:rsid w:val="001E1923"/>
    <w:rsid w:val="001E20E4"/>
    <w:rsid w:val="001E213B"/>
    <w:rsid w:val="001E21B3"/>
    <w:rsid w:val="001E30D5"/>
    <w:rsid w:val="001E3E83"/>
    <w:rsid w:val="001E503E"/>
    <w:rsid w:val="001E5191"/>
    <w:rsid w:val="001E57DC"/>
    <w:rsid w:val="001E5832"/>
    <w:rsid w:val="001E58E2"/>
    <w:rsid w:val="001E5B57"/>
    <w:rsid w:val="001E6C77"/>
    <w:rsid w:val="001E6F7D"/>
    <w:rsid w:val="001E76B5"/>
    <w:rsid w:val="001E7841"/>
    <w:rsid w:val="001E7A7F"/>
    <w:rsid w:val="001E7AED"/>
    <w:rsid w:val="001E7D1E"/>
    <w:rsid w:val="001F11A8"/>
    <w:rsid w:val="001F1781"/>
    <w:rsid w:val="001F1D4A"/>
    <w:rsid w:val="001F2145"/>
    <w:rsid w:val="001F2246"/>
    <w:rsid w:val="001F25AD"/>
    <w:rsid w:val="001F2AD9"/>
    <w:rsid w:val="001F2DCB"/>
    <w:rsid w:val="001F3448"/>
    <w:rsid w:val="001F3916"/>
    <w:rsid w:val="001F3E04"/>
    <w:rsid w:val="001F41ED"/>
    <w:rsid w:val="001F4AAE"/>
    <w:rsid w:val="001F4E32"/>
    <w:rsid w:val="001F4E5E"/>
    <w:rsid w:val="001F542F"/>
    <w:rsid w:val="001F54C5"/>
    <w:rsid w:val="001F5F57"/>
    <w:rsid w:val="001F662C"/>
    <w:rsid w:val="001F6817"/>
    <w:rsid w:val="001F7074"/>
    <w:rsid w:val="001F713A"/>
    <w:rsid w:val="001F7466"/>
    <w:rsid w:val="001F7571"/>
    <w:rsid w:val="00200490"/>
    <w:rsid w:val="0020074E"/>
    <w:rsid w:val="00200CD8"/>
    <w:rsid w:val="00201A09"/>
    <w:rsid w:val="00201BF8"/>
    <w:rsid w:val="00201F3A"/>
    <w:rsid w:val="0020207B"/>
    <w:rsid w:val="00202245"/>
    <w:rsid w:val="00202358"/>
    <w:rsid w:val="0020255B"/>
    <w:rsid w:val="00203322"/>
    <w:rsid w:val="002033AD"/>
    <w:rsid w:val="00203476"/>
    <w:rsid w:val="00203894"/>
    <w:rsid w:val="00203F96"/>
    <w:rsid w:val="0020414D"/>
    <w:rsid w:val="002042D0"/>
    <w:rsid w:val="0020436F"/>
    <w:rsid w:val="00204E88"/>
    <w:rsid w:val="00204FEC"/>
    <w:rsid w:val="00205320"/>
    <w:rsid w:val="002060DE"/>
    <w:rsid w:val="002069B2"/>
    <w:rsid w:val="00206BC5"/>
    <w:rsid w:val="00206E04"/>
    <w:rsid w:val="00206E79"/>
    <w:rsid w:val="00206EF4"/>
    <w:rsid w:val="00207FA3"/>
    <w:rsid w:val="0021000C"/>
    <w:rsid w:val="00210EB2"/>
    <w:rsid w:val="00210FDA"/>
    <w:rsid w:val="00211237"/>
    <w:rsid w:val="00211387"/>
    <w:rsid w:val="002115AA"/>
    <w:rsid w:val="00211AF7"/>
    <w:rsid w:val="00211E3A"/>
    <w:rsid w:val="00212327"/>
    <w:rsid w:val="00212724"/>
    <w:rsid w:val="0021293D"/>
    <w:rsid w:val="00212BA1"/>
    <w:rsid w:val="00213206"/>
    <w:rsid w:val="00213230"/>
    <w:rsid w:val="002132C3"/>
    <w:rsid w:val="002133FD"/>
    <w:rsid w:val="00213A83"/>
    <w:rsid w:val="00213F07"/>
    <w:rsid w:val="00214329"/>
    <w:rsid w:val="002143FE"/>
    <w:rsid w:val="00214DA8"/>
    <w:rsid w:val="00215423"/>
    <w:rsid w:val="00215586"/>
    <w:rsid w:val="002158FA"/>
    <w:rsid w:val="00216254"/>
    <w:rsid w:val="00216C67"/>
    <w:rsid w:val="0021736D"/>
    <w:rsid w:val="00217CA3"/>
    <w:rsid w:val="00217D4D"/>
    <w:rsid w:val="00220102"/>
    <w:rsid w:val="0022013A"/>
    <w:rsid w:val="002205C9"/>
    <w:rsid w:val="00220600"/>
    <w:rsid w:val="0022074A"/>
    <w:rsid w:val="00220E9E"/>
    <w:rsid w:val="0022169B"/>
    <w:rsid w:val="00222065"/>
    <w:rsid w:val="002224DB"/>
    <w:rsid w:val="00222D13"/>
    <w:rsid w:val="0022304E"/>
    <w:rsid w:val="0022312E"/>
    <w:rsid w:val="00223302"/>
    <w:rsid w:val="00223568"/>
    <w:rsid w:val="00223D93"/>
    <w:rsid w:val="00223FCB"/>
    <w:rsid w:val="00224101"/>
    <w:rsid w:val="002252C3"/>
    <w:rsid w:val="00225431"/>
    <w:rsid w:val="0022543C"/>
    <w:rsid w:val="00225773"/>
    <w:rsid w:val="002258E1"/>
    <w:rsid w:val="00225C54"/>
    <w:rsid w:val="00225C9D"/>
    <w:rsid w:val="0022632B"/>
    <w:rsid w:val="00226B30"/>
    <w:rsid w:val="00226D70"/>
    <w:rsid w:val="00227092"/>
    <w:rsid w:val="002270F6"/>
    <w:rsid w:val="00227B85"/>
    <w:rsid w:val="00227D8C"/>
    <w:rsid w:val="002302A6"/>
    <w:rsid w:val="00230517"/>
    <w:rsid w:val="00230765"/>
    <w:rsid w:val="00230958"/>
    <w:rsid w:val="00230D18"/>
    <w:rsid w:val="00231130"/>
    <w:rsid w:val="002319E4"/>
    <w:rsid w:val="00231D38"/>
    <w:rsid w:val="00232046"/>
    <w:rsid w:val="002321DC"/>
    <w:rsid w:val="002322EE"/>
    <w:rsid w:val="0023278C"/>
    <w:rsid w:val="002328C1"/>
    <w:rsid w:val="00232D76"/>
    <w:rsid w:val="00233398"/>
    <w:rsid w:val="002334B5"/>
    <w:rsid w:val="00233914"/>
    <w:rsid w:val="00233A5A"/>
    <w:rsid w:val="002340CC"/>
    <w:rsid w:val="00234335"/>
    <w:rsid w:val="00235006"/>
    <w:rsid w:val="002351BF"/>
    <w:rsid w:val="00235632"/>
    <w:rsid w:val="00235872"/>
    <w:rsid w:val="00236278"/>
    <w:rsid w:val="0024008D"/>
    <w:rsid w:val="002400C4"/>
    <w:rsid w:val="0024015B"/>
    <w:rsid w:val="002403B9"/>
    <w:rsid w:val="00240590"/>
    <w:rsid w:val="002405BA"/>
    <w:rsid w:val="002409FF"/>
    <w:rsid w:val="00240C0A"/>
    <w:rsid w:val="0024148B"/>
    <w:rsid w:val="00241559"/>
    <w:rsid w:val="00241BDE"/>
    <w:rsid w:val="00241E08"/>
    <w:rsid w:val="002422BD"/>
    <w:rsid w:val="002428CF"/>
    <w:rsid w:val="00242BF5"/>
    <w:rsid w:val="00243304"/>
    <w:rsid w:val="002435B3"/>
    <w:rsid w:val="0024437B"/>
    <w:rsid w:val="00245531"/>
    <w:rsid w:val="002458EB"/>
    <w:rsid w:val="00245EDF"/>
    <w:rsid w:val="00246950"/>
    <w:rsid w:val="00246D5F"/>
    <w:rsid w:val="00246DE9"/>
    <w:rsid w:val="00247E92"/>
    <w:rsid w:val="002500C8"/>
    <w:rsid w:val="00250837"/>
    <w:rsid w:val="002519CE"/>
    <w:rsid w:val="00251D40"/>
    <w:rsid w:val="00251D9F"/>
    <w:rsid w:val="00252BF2"/>
    <w:rsid w:val="00253487"/>
    <w:rsid w:val="0025391D"/>
    <w:rsid w:val="00253A94"/>
    <w:rsid w:val="00254090"/>
    <w:rsid w:val="00254D3A"/>
    <w:rsid w:val="00254FFE"/>
    <w:rsid w:val="002550C4"/>
    <w:rsid w:val="0025532C"/>
    <w:rsid w:val="00256888"/>
    <w:rsid w:val="00257277"/>
    <w:rsid w:val="00257543"/>
    <w:rsid w:val="00257752"/>
    <w:rsid w:val="0025786F"/>
    <w:rsid w:val="0025799A"/>
    <w:rsid w:val="00257E9D"/>
    <w:rsid w:val="0026033E"/>
    <w:rsid w:val="00260535"/>
    <w:rsid w:val="002617E7"/>
    <w:rsid w:val="00261DDF"/>
    <w:rsid w:val="0026275E"/>
    <w:rsid w:val="00262CB1"/>
    <w:rsid w:val="00262FE0"/>
    <w:rsid w:val="0026301D"/>
    <w:rsid w:val="00263853"/>
    <w:rsid w:val="00263CB5"/>
    <w:rsid w:val="00264228"/>
    <w:rsid w:val="002642CB"/>
    <w:rsid w:val="00264334"/>
    <w:rsid w:val="00264616"/>
    <w:rsid w:val="0026473E"/>
    <w:rsid w:val="00265CCF"/>
    <w:rsid w:val="00266214"/>
    <w:rsid w:val="00266C67"/>
    <w:rsid w:val="00266FE3"/>
    <w:rsid w:val="002673DC"/>
    <w:rsid w:val="00267C70"/>
    <w:rsid w:val="00267C83"/>
    <w:rsid w:val="0027023B"/>
    <w:rsid w:val="00270465"/>
    <w:rsid w:val="0027144F"/>
    <w:rsid w:val="002715B3"/>
    <w:rsid w:val="00271813"/>
    <w:rsid w:val="00271997"/>
    <w:rsid w:val="00271F3A"/>
    <w:rsid w:val="002725AE"/>
    <w:rsid w:val="00272E49"/>
    <w:rsid w:val="00273278"/>
    <w:rsid w:val="002737F4"/>
    <w:rsid w:val="00273C44"/>
    <w:rsid w:val="002740B0"/>
    <w:rsid w:val="002741D6"/>
    <w:rsid w:val="0027436D"/>
    <w:rsid w:val="00274E48"/>
    <w:rsid w:val="002751A6"/>
    <w:rsid w:val="00276858"/>
    <w:rsid w:val="00276E37"/>
    <w:rsid w:val="00277283"/>
    <w:rsid w:val="00277543"/>
    <w:rsid w:val="0027758C"/>
    <w:rsid w:val="00277E9E"/>
    <w:rsid w:val="002805F5"/>
    <w:rsid w:val="00280751"/>
    <w:rsid w:val="002809EB"/>
    <w:rsid w:val="00280A98"/>
    <w:rsid w:val="00280D85"/>
    <w:rsid w:val="00281869"/>
    <w:rsid w:val="002826BE"/>
    <w:rsid w:val="00282726"/>
    <w:rsid w:val="0028280A"/>
    <w:rsid w:val="00285468"/>
    <w:rsid w:val="00286110"/>
    <w:rsid w:val="00286ACD"/>
    <w:rsid w:val="00286E65"/>
    <w:rsid w:val="00286F8B"/>
    <w:rsid w:val="0028709F"/>
    <w:rsid w:val="00287838"/>
    <w:rsid w:val="00287B4E"/>
    <w:rsid w:val="00287E2F"/>
    <w:rsid w:val="002907B5"/>
    <w:rsid w:val="002907D4"/>
    <w:rsid w:val="00290F27"/>
    <w:rsid w:val="002919FB"/>
    <w:rsid w:val="00291D9E"/>
    <w:rsid w:val="00292045"/>
    <w:rsid w:val="0029214F"/>
    <w:rsid w:val="002921E8"/>
    <w:rsid w:val="00292C82"/>
    <w:rsid w:val="00292EB7"/>
    <w:rsid w:val="00292FDD"/>
    <w:rsid w:val="0029380D"/>
    <w:rsid w:val="00293F0C"/>
    <w:rsid w:val="00294034"/>
    <w:rsid w:val="00294405"/>
    <w:rsid w:val="0029493A"/>
    <w:rsid w:val="00295026"/>
    <w:rsid w:val="00295970"/>
    <w:rsid w:val="00295CD7"/>
    <w:rsid w:val="00296227"/>
    <w:rsid w:val="002965A3"/>
    <w:rsid w:val="00296F44"/>
    <w:rsid w:val="0029777D"/>
    <w:rsid w:val="00297959"/>
    <w:rsid w:val="002A0307"/>
    <w:rsid w:val="002A055E"/>
    <w:rsid w:val="002A0D61"/>
    <w:rsid w:val="002A19ED"/>
    <w:rsid w:val="002A1D4E"/>
    <w:rsid w:val="002A1EF2"/>
    <w:rsid w:val="002A2869"/>
    <w:rsid w:val="002A332B"/>
    <w:rsid w:val="002A5B61"/>
    <w:rsid w:val="002A6020"/>
    <w:rsid w:val="002A607D"/>
    <w:rsid w:val="002A6499"/>
    <w:rsid w:val="002A68F7"/>
    <w:rsid w:val="002A6D40"/>
    <w:rsid w:val="002A6F2D"/>
    <w:rsid w:val="002B04E0"/>
    <w:rsid w:val="002B05A0"/>
    <w:rsid w:val="002B0812"/>
    <w:rsid w:val="002B0C96"/>
    <w:rsid w:val="002B1742"/>
    <w:rsid w:val="002B2249"/>
    <w:rsid w:val="002B24D6"/>
    <w:rsid w:val="002B25E2"/>
    <w:rsid w:val="002B2983"/>
    <w:rsid w:val="002B3201"/>
    <w:rsid w:val="002B3DDC"/>
    <w:rsid w:val="002B4284"/>
    <w:rsid w:val="002B4B01"/>
    <w:rsid w:val="002B5752"/>
    <w:rsid w:val="002B5E9D"/>
    <w:rsid w:val="002B61CD"/>
    <w:rsid w:val="002B64D8"/>
    <w:rsid w:val="002B66CC"/>
    <w:rsid w:val="002B6DB4"/>
    <w:rsid w:val="002B6E69"/>
    <w:rsid w:val="002B6EC3"/>
    <w:rsid w:val="002B6F17"/>
    <w:rsid w:val="002B6F4E"/>
    <w:rsid w:val="002B7D6B"/>
    <w:rsid w:val="002C02FE"/>
    <w:rsid w:val="002C040E"/>
    <w:rsid w:val="002C0411"/>
    <w:rsid w:val="002C07EA"/>
    <w:rsid w:val="002C27F8"/>
    <w:rsid w:val="002C29BE"/>
    <w:rsid w:val="002C2A35"/>
    <w:rsid w:val="002C3B16"/>
    <w:rsid w:val="002C3B18"/>
    <w:rsid w:val="002C41E6"/>
    <w:rsid w:val="002C53F1"/>
    <w:rsid w:val="002C5492"/>
    <w:rsid w:val="002C5EF8"/>
    <w:rsid w:val="002C6121"/>
    <w:rsid w:val="002C782A"/>
    <w:rsid w:val="002C79D8"/>
    <w:rsid w:val="002D02A4"/>
    <w:rsid w:val="002D046A"/>
    <w:rsid w:val="002D071A"/>
    <w:rsid w:val="002D0C64"/>
    <w:rsid w:val="002D0F01"/>
    <w:rsid w:val="002D0F20"/>
    <w:rsid w:val="002D200F"/>
    <w:rsid w:val="002D21D7"/>
    <w:rsid w:val="002D2436"/>
    <w:rsid w:val="002D279D"/>
    <w:rsid w:val="002D2F7F"/>
    <w:rsid w:val="002D34B2"/>
    <w:rsid w:val="002D48B0"/>
    <w:rsid w:val="002D506D"/>
    <w:rsid w:val="002D57C0"/>
    <w:rsid w:val="002D5B37"/>
    <w:rsid w:val="002D6641"/>
    <w:rsid w:val="002D6A55"/>
    <w:rsid w:val="002D74DB"/>
    <w:rsid w:val="002D7637"/>
    <w:rsid w:val="002E0496"/>
    <w:rsid w:val="002E085E"/>
    <w:rsid w:val="002E1112"/>
    <w:rsid w:val="002E17F2"/>
    <w:rsid w:val="002E1B27"/>
    <w:rsid w:val="002E1DDB"/>
    <w:rsid w:val="002E1E2E"/>
    <w:rsid w:val="002E21C5"/>
    <w:rsid w:val="002E271B"/>
    <w:rsid w:val="002E29F5"/>
    <w:rsid w:val="002E30DE"/>
    <w:rsid w:val="002E3396"/>
    <w:rsid w:val="002E3554"/>
    <w:rsid w:val="002E38AE"/>
    <w:rsid w:val="002E3C13"/>
    <w:rsid w:val="002E4329"/>
    <w:rsid w:val="002E44D7"/>
    <w:rsid w:val="002E4B2F"/>
    <w:rsid w:val="002E4E5D"/>
    <w:rsid w:val="002E6195"/>
    <w:rsid w:val="002E63AD"/>
    <w:rsid w:val="002E7925"/>
    <w:rsid w:val="002E7964"/>
    <w:rsid w:val="002E7CAE"/>
    <w:rsid w:val="002F0371"/>
    <w:rsid w:val="002F0863"/>
    <w:rsid w:val="002F1095"/>
    <w:rsid w:val="002F1588"/>
    <w:rsid w:val="002F1A6C"/>
    <w:rsid w:val="002F1BCB"/>
    <w:rsid w:val="002F20C6"/>
    <w:rsid w:val="002F2100"/>
    <w:rsid w:val="002F2457"/>
    <w:rsid w:val="002F25B1"/>
    <w:rsid w:val="002F2771"/>
    <w:rsid w:val="002F28D3"/>
    <w:rsid w:val="002F2AE0"/>
    <w:rsid w:val="002F37A9"/>
    <w:rsid w:val="002F37ED"/>
    <w:rsid w:val="002F3D41"/>
    <w:rsid w:val="002F449A"/>
    <w:rsid w:val="002F44D6"/>
    <w:rsid w:val="002F492C"/>
    <w:rsid w:val="002F4A80"/>
    <w:rsid w:val="002F4FC2"/>
    <w:rsid w:val="002F5914"/>
    <w:rsid w:val="002F639B"/>
    <w:rsid w:val="002F7BC2"/>
    <w:rsid w:val="00300082"/>
    <w:rsid w:val="003001E1"/>
    <w:rsid w:val="00301115"/>
    <w:rsid w:val="00301CE6"/>
    <w:rsid w:val="0030256B"/>
    <w:rsid w:val="00302842"/>
    <w:rsid w:val="00303339"/>
    <w:rsid w:val="00303424"/>
    <w:rsid w:val="003038D7"/>
    <w:rsid w:val="00303BA7"/>
    <w:rsid w:val="0030407A"/>
    <w:rsid w:val="00304946"/>
    <w:rsid w:val="0030501F"/>
    <w:rsid w:val="0030540D"/>
    <w:rsid w:val="003055BD"/>
    <w:rsid w:val="00305902"/>
    <w:rsid w:val="00305C75"/>
    <w:rsid w:val="003060AB"/>
    <w:rsid w:val="0030707C"/>
    <w:rsid w:val="003071C4"/>
    <w:rsid w:val="00307BA1"/>
    <w:rsid w:val="00307F8D"/>
    <w:rsid w:val="003102EE"/>
    <w:rsid w:val="003104FF"/>
    <w:rsid w:val="0031057F"/>
    <w:rsid w:val="00310807"/>
    <w:rsid w:val="00310867"/>
    <w:rsid w:val="00310AE0"/>
    <w:rsid w:val="00311702"/>
    <w:rsid w:val="00311E82"/>
    <w:rsid w:val="00312362"/>
    <w:rsid w:val="00312442"/>
    <w:rsid w:val="00312FD6"/>
    <w:rsid w:val="0031345C"/>
    <w:rsid w:val="00313FD6"/>
    <w:rsid w:val="003141B9"/>
    <w:rsid w:val="003142D1"/>
    <w:rsid w:val="003143BD"/>
    <w:rsid w:val="00315363"/>
    <w:rsid w:val="003154C8"/>
    <w:rsid w:val="00315898"/>
    <w:rsid w:val="00315D5D"/>
    <w:rsid w:val="00315D90"/>
    <w:rsid w:val="00316EEC"/>
    <w:rsid w:val="00316FB5"/>
    <w:rsid w:val="00317192"/>
    <w:rsid w:val="00317281"/>
    <w:rsid w:val="0031743C"/>
    <w:rsid w:val="00317602"/>
    <w:rsid w:val="00317627"/>
    <w:rsid w:val="00317B7B"/>
    <w:rsid w:val="00317CAD"/>
    <w:rsid w:val="003203ED"/>
    <w:rsid w:val="00320822"/>
    <w:rsid w:val="003208FB"/>
    <w:rsid w:val="003209F0"/>
    <w:rsid w:val="00320F8B"/>
    <w:rsid w:val="003210DE"/>
    <w:rsid w:val="00321136"/>
    <w:rsid w:val="00321C06"/>
    <w:rsid w:val="00321EF7"/>
    <w:rsid w:val="00322525"/>
    <w:rsid w:val="00322C9F"/>
    <w:rsid w:val="0032384C"/>
    <w:rsid w:val="00323EDB"/>
    <w:rsid w:val="003245E7"/>
    <w:rsid w:val="00324C25"/>
    <w:rsid w:val="00324D23"/>
    <w:rsid w:val="00325BC7"/>
    <w:rsid w:val="003267B7"/>
    <w:rsid w:val="0032686C"/>
    <w:rsid w:val="00326AA0"/>
    <w:rsid w:val="00326FCB"/>
    <w:rsid w:val="0033087B"/>
    <w:rsid w:val="00331751"/>
    <w:rsid w:val="0033250A"/>
    <w:rsid w:val="0033298B"/>
    <w:rsid w:val="00332BBB"/>
    <w:rsid w:val="00333698"/>
    <w:rsid w:val="00334579"/>
    <w:rsid w:val="00334D22"/>
    <w:rsid w:val="003355BE"/>
    <w:rsid w:val="003356C8"/>
    <w:rsid w:val="00335810"/>
    <w:rsid w:val="00335858"/>
    <w:rsid w:val="00336000"/>
    <w:rsid w:val="003366F3"/>
    <w:rsid w:val="00336BDA"/>
    <w:rsid w:val="00337D2B"/>
    <w:rsid w:val="00337E62"/>
    <w:rsid w:val="00340055"/>
    <w:rsid w:val="003401E8"/>
    <w:rsid w:val="003405EB"/>
    <w:rsid w:val="003406C6"/>
    <w:rsid w:val="003413B8"/>
    <w:rsid w:val="003417F0"/>
    <w:rsid w:val="00342BD7"/>
    <w:rsid w:val="00342E3F"/>
    <w:rsid w:val="00342EA0"/>
    <w:rsid w:val="00343058"/>
    <w:rsid w:val="00345012"/>
    <w:rsid w:val="003456F6"/>
    <w:rsid w:val="00345947"/>
    <w:rsid w:val="00346DB5"/>
    <w:rsid w:val="00347172"/>
    <w:rsid w:val="003475E4"/>
    <w:rsid w:val="003477B1"/>
    <w:rsid w:val="00350200"/>
    <w:rsid w:val="00351143"/>
    <w:rsid w:val="00351164"/>
    <w:rsid w:val="00351B30"/>
    <w:rsid w:val="00352611"/>
    <w:rsid w:val="0035293D"/>
    <w:rsid w:val="00352E8E"/>
    <w:rsid w:val="003549F6"/>
    <w:rsid w:val="003550D8"/>
    <w:rsid w:val="00355B61"/>
    <w:rsid w:val="00355BC2"/>
    <w:rsid w:val="00355D32"/>
    <w:rsid w:val="0035660E"/>
    <w:rsid w:val="00357380"/>
    <w:rsid w:val="00357584"/>
    <w:rsid w:val="00357DA6"/>
    <w:rsid w:val="003602D9"/>
    <w:rsid w:val="003604CE"/>
    <w:rsid w:val="00360840"/>
    <w:rsid w:val="00360A4B"/>
    <w:rsid w:val="00360FF4"/>
    <w:rsid w:val="003622E9"/>
    <w:rsid w:val="003623F6"/>
    <w:rsid w:val="00362425"/>
    <w:rsid w:val="00363573"/>
    <w:rsid w:val="003644CE"/>
    <w:rsid w:val="00365626"/>
    <w:rsid w:val="00365AFB"/>
    <w:rsid w:val="00365D70"/>
    <w:rsid w:val="00366149"/>
    <w:rsid w:val="003663BD"/>
    <w:rsid w:val="0036681E"/>
    <w:rsid w:val="00366F45"/>
    <w:rsid w:val="00367EC8"/>
    <w:rsid w:val="00370C54"/>
    <w:rsid w:val="00370E47"/>
    <w:rsid w:val="00371235"/>
    <w:rsid w:val="00371772"/>
    <w:rsid w:val="00371D91"/>
    <w:rsid w:val="00372129"/>
    <w:rsid w:val="003727DA"/>
    <w:rsid w:val="00372B61"/>
    <w:rsid w:val="00372BF4"/>
    <w:rsid w:val="00372E54"/>
    <w:rsid w:val="00373D83"/>
    <w:rsid w:val="003742AC"/>
    <w:rsid w:val="00374FB8"/>
    <w:rsid w:val="00375112"/>
    <w:rsid w:val="003758B3"/>
    <w:rsid w:val="003758E8"/>
    <w:rsid w:val="003766AB"/>
    <w:rsid w:val="00376899"/>
    <w:rsid w:val="00376C20"/>
    <w:rsid w:val="00377389"/>
    <w:rsid w:val="003778D8"/>
    <w:rsid w:val="00377CE1"/>
    <w:rsid w:val="00380601"/>
    <w:rsid w:val="00382233"/>
    <w:rsid w:val="00382AE8"/>
    <w:rsid w:val="003830C3"/>
    <w:rsid w:val="003832F9"/>
    <w:rsid w:val="0038340B"/>
    <w:rsid w:val="003837E7"/>
    <w:rsid w:val="00385BF0"/>
    <w:rsid w:val="00385D2A"/>
    <w:rsid w:val="00385FB9"/>
    <w:rsid w:val="00387585"/>
    <w:rsid w:val="00387600"/>
    <w:rsid w:val="003878B1"/>
    <w:rsid w:val="003878DB"/>
    <w:rsid w:val="0039094F"/>
    <w:rsid w:val="00390C66"/>
    <w:rsid w:val="0039191A"/>
    <w:rsid w:val="003919FE"/>
    <w:rsid w:val="00392783"/>
    <w:rsid w:val="00392FF5"/>
    <w:rsid w:val="0039395F"/>
    <w:rsid w:val="003939FF"/>
    <w:rsid w:val="00393EC3"/>
    <w:rsid w:val="00393EED"/>
    <w:rsid w:val="0039453D"/>
    <w:rsid w:val="00395A28"/>
    <w:rsid w:val="00395B8F"/>
    <w:rsid w:val="0039703E"/>
    <w:rsid w:val="00397A9D"/>
    <w:rsid w:val="003A083D"/>
    <w:rsid w:val="003A10B1"/>
    <w:rsid w:val="003A1A2B"/>
    <w:rsid w:val="003A1A60"/>
    <w:rsid w:val="003A1C56"/>
    <w:rsid w:val="003A2223"/>
    <w:rsid w:val="003A2A0F"/>
    <w:rsid w:val="003A2AC2"/>
    <w:rsid w:val="003A35FD"/>
    <w:rsid w:val="003A36A1"/>
    <w:rsid w:val="003A3AC7"/>
    <w:rsid w:val="003A3DD5"/>
    <w:rsid w:val="003A3E24"/>
    <w:rsid w:val="003A434E"/>
    <w:rsid w:val="003A45A1"/>
    <w:rsid w:val="003A4AA4"/>
    <w:rsid w:val="003A4C66"/>
    <w:rsid w:val="003A513E"/>
    <w:rsid w:val="003A51E9"/>
    <w:rsid w:val="003A5B0A"/>
    <w:rsid w:val="003A6BAC"/>
    <w:rsid w:val="003A6E08"/>
    <w:rsid w:val="003A70A4"/>
    <w:rsid w:val="003A7565"/>
    <w:rsid w:val="003A7EF3"/>
    <w:rsid w:val="003B0CC0"/>
    <w:rsid w:val="003B1049"/>
    <w:rsid w:val="003B10E5"/>
    <w:rsid w:val="003B159C"/>
    <w:rsid w:val="003B1600"/>
    <w:rsid w:val="003B19D2"/>
    <w:rsid w:val="003B230E"/>
    <w:rsid w:val="003B369F"/>
    <w:rsid w:val="003B36A3"/>
    <w:rsid w:val="003B37E4"/>
    <w:rsid w:val="003B3B7D"/>
    <w:rsid w:val="003B3B9B"/>
    <w:rsid w:val="003B426E"/>
    <w:rsid w:val="003B4BD8"/>
    <w:rsid w:val="003B4E28"/>
    <w:rsid w:val="003B533F"/>
    <w:rsid w:val="003B5CFB"/>
    <w:rsid w:val="003B64BB"/>
    <w:rsid w:val="003B70E1"/>
    <w:rsid w:val="003B71C2"/>
    <w:rsid w:val="003B72A5"/>
    <w:rsid w:val="003B77C3"/>
    <w:rsid w:val="003B7FE5"/>
    <w:rsid w:val="003C0674"/>
    <w:rsid w:val="003C0B77"/>
    <w:rsid w:val="003C11C8"/>
    <w:rsid w:val="003C168C"/>
    <w:rsid w:val="003C2236"/>
    <w:rsid w:val="003C2702"/>
    <w:rsid w:val="003C28F1"/>
    <w:rsid w:val="003C36A1"/>
    <w:rsid w:val="003C3CDC"/>
    <w:rsid w:val="003C497C"/>
    <w:rsid w:val="003C535D"/>
    <w:rsid w:val="003C5372"/>
    <w:rsid w:val="003C705C"/>
    <w:rsid w:val="003C7138"/>
    <w:rsid w:val="003C7239"/>
    <w:rsid w:val="003C7806"/>
    <w:rsid w:val="003C7A6B"/>
    <w:rsid w:val="003D0414"/>
    <w:rsid w:val="003D05F1"/>
    <w:rsid w:val="003D0961"/>
    <w:rsid w:val="003D109F"/>
    <w:rsid w:val="003D1119"/>
    <w:rsid w:val="003D1899"/>
    <w:rsid w:val="003D1A00"/>
    <w:rsid w:val="003D2478"/>
    <w:rsid w:val="003D2AE6"/>
    <w:rsid w:val="003D2C85"/>
    <w:rsid w:val="003D2EFF"/>
    <w:rsid w:val="003D2F56"/>
    <w:rsid w:val="003D3339"/>
    <w:rsid w:val="003D3720"/>
    <w:rsid w:val="003D3C45"/>
    <w:rsid w:val="003D3EDF"/>
    <w:rsid w:val="003D44FE"/>
    <w:rsid w:val="003D483A"/>
    <w:rsid w:val="003D5B1F"/>
    <w:rsid w:val="003D611E"/>
    <w:rsid w:val="003D6799"/>
    <w:rsid w:val="003D7466"/>
    <w:rsid w:val="003D7F1C"/>
    <w:rsid w:val="003E07CC"/>
    <w:rsid w:val="003E1305"/>
    <w:rsid w:val="003E15FA"/>
    <w:rsid w:val="003E1ABA"/>
    <w:rsid w:val="003E1D42"/>
    <w:rsid w:val="003E1E42"/>
    <w:rsid w:val="003E1E96"/>
    <w:rsid w:val="003E24DE"/>
    <w:rsid w:val="003E39E5"/>
    <w:rsid w:val="003E41CC"/>
    <w:rsid w:val="003E47E0"/>
    <w:rsid w:val="003E4D5C"/>
    <w:rsid w:val="003E5350"/>
    <w:rsid w:val="003E5490"/>
    <w:rsid w:val="003E55E4"/>
    <w:rsid w:val="003E59FF"/>
    <w:rsid w:val="003E5C36"/>
    <w:rsid w:val="003E68FD"/>
    <w:rsid w:val="003E6D98"/>
    <w:rsid w:val="003E74E3"/>
    <w:rsid w:val="003E7B20"/>
    <w:rsid w:val="003F0142"/>
    <w:rsid w:val="003F05C7"/>
    <w:rsid w:val="003F0846"/>
    <w:rsid w:val="003F09B7"/>
    <w:rsid w:val="003F161B"/>
    <w:rsid w:val="003F28F3"/>
    <w:rsid w:val="003F2CD4"/>
    <w:rsid w:val="003F2D17"/>
    <w:rsid w:val="003F34DF"/>
    <w:rsid w:val="003F3827"/>
    <w:rsid w:val="003F4B2B"/>
    <w:rsid w:val="003F5300"/>
    <w:rsid w:val="003F591E"/>
    <w:rsid w:val="003F5B3B"/>
    <w:rsid w:val="003F6191"/>
    <w:rsid w:val="003F6BBE"/>
    <w:rsid w:val="003F77E6"/>
    <w:rsid w:val="003F7BD8"/>
    <w:rsid w:val="003F7FA4"/>
    <w:rsid w:val="004000E8"/>
    <w:rsid w:val="00400485"/>
    <w:rsid w:val="004006A9"/>
    <w:rsid w:val="00400A7A"/>
    <w:rsid w:val="0040161D"/>
    <w:rsid w:val="00401640"/>
    <w:rsid w:val="0040187D"/>
    <w:rsid w:val="0040289F"/>
    <w:rsid w:val="00402E2B"/>
    <w:rsid w:val="0040321D"/>
    <w:rsid w:val="00403C6C"/>
    <w:rsid w:val="00403F50"/>
    <w:rsid w:val="00404AE7"/>
    <w:rsid w:val="00404E7D"/>
    <w:rsid w:val="00404E8D"/>
    <w:rsid w:val="0040512B"/>
    <w:rsid w:val="00405378"/>
    <w:rsid w:val="004053D4"/>
    <w:rsid w:val="00405CA5"/>
    <w:rsid w:val="00405F6A"/>
    <w:rsid w:val="004060F1"/>
    <w:rsid w:val="00406715"/>
    <w:rsid w:val="00406C6F"/>
    <w:rsid w:val="00406EC7"/>
    <w:rsid w:val="00407AD1"/>
    <w:rsid w:val="00407CD3"/>
    <w:rsid w:val="00410079"/>
    <w:rsid w:val="00410134"/>
    <w:rsid w:val="00410B72"/>
    <w:rsid w:val="00410F18"/>
    <w:rsid w:val="00410F3B"/>
    <w:rsid w:val="00411C4C"/>
    <w:rsid w:val="00411D2E"/>
    <w:rsid w:val="00412141"/>
    <w:rsid w:val="0041243E"/>
    <w:rsid w:val="0041263E"/>
    <w:rsid w:val="00413281"/>
    <w:rsid w:val="004139B2"/>
    <w:rsid w:val="00413A3C"/>
    <w:rsid w:val="00413AAC"/>
    <w:rsid w:val="00413B5A"/>
    <w:rsid w:val="00413E92"/>
    <w:rsid w:val="00414327"/>
    <w:rsid w:val="00414C6C"/>
    <w:rsid w:val="00415711"/>
    <w:rsid w:val="0041595C"/>
    <w:rsid w:val="00415E66"/>
    <w:rsid w:val="00416ACA"/>
    <w:rsid w:val="00416F0B"/>
    <w:rsid w:val="00416F67"/>
    <w:rsid w:val="0041704F"/>
    <w:rsid w:val="00417270"/>
    <w:rsid w:val="00417ED5"/>
    <w:rsid w:val="0042039A"/>
    <w:rsid w:val="00420E4E"/>
    <w:rsid w:val="00421105"/>
    <w:rsid w:val="0042179F"/>
    <w:rsid w:val="00421C1B"/>
    <w:rsid w:val="00422030"/>
    <w:rsid w:val="004221D2"/>
    <w:rsid w:val="00422AA4"/>
    <w:rsid w:val="0042337E"/>
    <w:rsid w:val="004235A2"/>
    <w:rsid w:val="00423D73"/>
    <w:rsid w:val="004242F4"/>
    <w:rsid w:val="00424327"/>
    <w:rsid w:val="0042489A"/>
    <w:rsid w:val="00424E01"/>
    <w:rsid w:val="00425075"/>
    <w:rsid w:val="00425DA5"/>
    <w:rsid w:val="00426045"/>
    <w:rsid w:val="00426648"/>
    <w:rsid w:val="00426DD3"/>
    <w:rsid w:val="00427248"/>
    <w:rsid w:val="004304C6"/>
    <w:rsid w:val="0043084E"/>
    <w:rsid w:val="004308FB"/>
    <w:rsid w:val="00430BD7"/>
    <w:rsid w:val="004316D9"/>
    <w:rsid w:val="00431A8D"/>
    <w:rsid w:val="00431D69"/>
    <w:rsid w:val="00431EA3"/>
    <w:rsid w:val="0043271E"/>
    <w:rsid w:val="00432F46"/>
    <w:rsid w:val="004336C2"/>
    <w:rsid w:val="00433D76"/>
    <w:rsid w:val="0043506A"/>
    <w:rsid w:val="004357EB"/>
    <w:rsid w:val="00435804"/>
    <w:rsid w:val="00435CED"/>
    <w:rsid w:val="004369F9"/>
    <w:rsid w:val="004372E1"/>
    <w:rsid w:val="00437447"/>
    <w:rsid w:val="00437A53"/>
    <w:rsid w:val="00437CDA"/>
    <w:rsid w:val="00440090"/>
    <w:rsid w:val="00440FFE"/>
    <w:rsid w:val="004418D8"/>
    <w:rsid w:val="00441985"/>
    <w:rsid w:val="00441A92"/>
    <w:rsid w:val="00442C56"/>
    <w:rsid w:val="00442C92"/>
    <w:rsid w:val="00442F6F"/>
    <w:rsid w:val="004430AB"/>
    <w:rsid w:val="004431DC"/>
    <w:rsid w:val="004434E5"/>
    <w:rsid w:val="00443CF7"/>
    <w:rsid w:val="004444BF"/>
    <w:rsid w:val="0044493F"/>
    <w:rsid w:val="00444BFE"/>
    <w:rsid w:val="00444C0E"/>
    <w:rsid w:val="00444F56"/>
    <w:rsid w:val="004456F2"/>
    <w:rsid w:val="00446488"/>
    <w:rsid w:val="00447422"/>
    <w:rsid w:val="004477B1"/>
    <w:rsid w:val="0045042D"/>
    <w:rsid w:val="004517AA"/>
    <w:rsid w:val="004518B9"/>
    <w:rsid w:val="0045227E"/>
    <w:rsid w:val="004525EE"/>
    <w:rsid w:val="004527BE"/>
    <w:rsid w:val="0045293C"/>
    <w:rsid w:val="00452AE9"/>
    <w:rsid w:val="00452CAC"/>
    <w:rsid w:val="00453CE3"/>
    <w:rsid w:val="004540CF"/>
    <w:rsid w:val="004549BC"/>
    <w:rsid w:val="00455613"/>
    <w:rsid w:val="0045632F"/>
    <w:rsid w:val="00456F28"/>
    <w:rsid w:val="00457565"/>
    <w:rsid w:val="0045777D"/>
    <w:rsid w:val="00457B71"/>
    <w:rsid w:val="00457E63"/>
    <w:rsid w:val="00460F5C"/>
    <w:rsid w:val="00460F85"/>
    <w:rsid w:val="0046131A"/>
    <w:rsid w:val="0046131E"/>
    <w:rsid w:val="00461590"/>
    <w:rsid w:val="00461AB7"/>
    <w:rsid w:val="00462B9C"/>
    <w:rsid w:val="00462BAE"/>
    <w:rsid w:val="00463FB9"/>
    <w:rsid w:val="00464616"/>
    <w:rsid w:val="0046521B"/>
    <w:rsid w:val="00465321"/>
    <w:rsid w:val="00465649"/>
    <w:rsid w:val="00465794"/>
    <w:rsid w:val="00466990"/>
    <w:rsid w:val="004669E2"/>
    <w:rsid w:val="00467330"/>
    <w:rsid w:val="0046788F"/>
    <w:rsid w:val="004679B1"/>
    <w:rsid w:val="004679D9"/>
    <w:rsid w:val="00467B51"/>
    <w:rsid w:val="004707CF"/>
    <w:rsid w:val="00470BBC"/>
    <w:rsid w:val="00470C31"/>
    <w:rsid w:val="004711DD"/>
    <w:rsid w:val="004719D2"/>
    <w:rsid w:val="00471DE0"/>
    <w:rsid w:val="004734D0"/>
    <w:rsid w:val="00473771"/>
    <w:rsid w:val="004737BC"/>
    <w:rsid w:val="00473AEC"/>
    <w:rsid w:val="004753D6"/>
    <w:rsid w:val="0047556B"/>
    <w:rsid w:val="00475DEB"/>
    <w:rsid w:val="00476537"/>
    <w:rsid w:val="004767A6"/>
    <w:rsid w:val="00476C0F"/>
    <w:rsid w:val="00476C10"/>
    <w:rsid w:val="00476DB3"/>
    <w:rsid w:val="0047711B"/>
    <w:rsid w:val="00477768"/>
    <w:rsid w:val="00477942"/>
    <w:rsid w:val="00477C01"/>
    <w:rsid w:val="00477D96"/>
    <w:rsid w:val="00477DA4"/>
    <w:rsid w:val="00477E43"/>
    <w:rsid w:val="00481204"/>
    <w:rsid w:val="00481574"/>
    <w:rsid w:val="00481EDD"/>
    <w:rsid w:val="004834A4"/>
    <w:rsid w:val="004835CD"/>
    <w:rsid w:val="0048383F"/>
    <w:rsid w:val="0048512C"/>
    <w:rsid w:val="00485E62"/>
    <w:rsid w:val="00486168"/>
    <w:rsid w:val="004862EB"/>
    <w:rsid w:val="004863AE"/>
    <w:rsid w:val="00486D32"/>
    <w:rsid w:val="0048759C"/>
    <w:rsid w:val="00487BFE"/>
    <w:rsid w:val="00487D5E"/>
    <w:rsid w:val="00490876"/>
    <w:rsid w:val="00490D09"/>
    <w:rsid w:val="004910A4"/>
    <w:rsid w:val="00491E8C"/>
    <w:rsid w:val="004929EC"/>
    <w:rsid w:val="00492A64"/>
    <w:rsid w:val="00492BC5"/>
    <w:rsid w:val="00492F2C"/>
    <w:rsid w:val="0049330F"/>
    <w:rsid w:val="00493708"/>
    <w:rsid w:val="004946E1"/>
    <w:rsid w:val="00494A63"/>
    <w:rsid w:val="00495473"/>
    <w:rsid w:val="004954F2"/>
    <w:rsid w:val="004958C3"/>
    <w:rsid w:val="0049606C"/>
    <w:rsid w:val="0049614D"/>
    <w:rsid w:val="0049617E"/>
    <w:rsid w:val="004964F1"/>
    <w:rsid w:val="004968BD"/>
    <w:rsid w:val="00496B48"/>
    <w:rsid w:val="00496C04"/>
    <w:rsid w:val="0049776F"/>
    <w:rsid w:val="004A0AAF"/>
    <w:rsid w:val="004A0DEA"/>
    <w:rsid w:val="004A13D7"/>
    <w:rsid w:val="004A14FE"/>
    <w:rsid w:val="004A1529"/>
    <w:rsid w:val="004A16BC"/>
    <w:rsid w:val="004A216D"/>
    <w:rsid w:val="004A23AA"/>
    <w:rsid w:val="004A2B94"/>
    <w:rsid w:val="004A2E9B"/>
    <w:rsid w:val="004A30F0"/>
    <w:rsid w:val="004A3401"/>
    <w:rsid w:val="004A36EF"/>
    <w:rsid w:val="004A39B7"/>
    <w:rsid w:val="004A3D08"/>
    <w:rsid w:val="004A4044"/>
    <w:rsid w:val="004A4095"/>
    <w:rsid w:val="004A4981"/>
    <w:rsid w:val="004A4AA8"/>
    <w:rsid w:val="004A4AC0"/>
    <w:rsid w:val="004A54AB"/>
    <w:rsid w:val="004A6EA5"/>
    <w:rsid w:val="004A7767"/>
    <w:rsid w:val="004B0AE3"/>
    <w:rsid w:val="004B0CA1"/>
    <w:rsid w:val="004B0DEB"/>
    <w:rsid w:val="004B138B"/>
    <w:rsid w:val="004B14D5"/>
    <w:rsid w:val="004B1A28"/>
    <w:rsid w:val="004B1F50"/>
    <w:rsid w:val="004B24CD"/>
    <w:rsid w:val="004B2D2F"/>
    <w:rsid w:val="004B5E80"/>
    <w:rsid w:val="004B6649"/>
    <w:rsid w:val="004B6B16"/>
    <w:rsid w:val="004B6F6A"/>
    <w:rsid w:val="004B7152"/>
    <w:rsid w:val="004B7390"/>
    <w:rsid w:val="004B7A40"/>
    <w:rsid w:val="004B7C0C"/>
    <w:rsid w:val="004C0398"/>
    <w:rsid w:val="004C062E"/>
    <w:rsid w:val="004C079F"/>
    <w:rsid w:val="004C0F54"/>
    <w:rsid w:val="004C1070"/>
    <w:rsid w:val="004C1250"/>
    <w:rsid w:val="004C15BA"/>
    <w:rsid w:val="004C1FA0"/>
    <w:rsid w:val="004C2A1D"/>
    <w:rsid w:val="004C35FA"/>
    <w:rsid w:val="004C3898"/>
    <w:rsid w:val="004C3A17"/>
    <w:rsid w:val="004C45AB"/>
    <w:rsid w:val="004C4F41"/>
    <w:rsid w:val="004C51B2"/>
    <w:rsid w:val="004C54F7"/>
    <w:rsid w:val="004C57C9"/>
    <w:rsid w:val="004C6013"/>
    <w:rsid w:val="004C62FF"/>
    <w:rsid w:val="004C64CC"/>
    <w:rsid w:val="004C7800"/>
    <w:rsid w:val="004C799B"/>
    <w:rsid w:val="004C79E0"/>
    <w:rsid w:val="004D0793"/>
    <w:rsid w:val="004D0840"/>
    <w:rsid w:val="004D0B8E"/>
    <w:rsid w:val="004D0F81"/>
    <w:rsid w:val="004D10B8"/>
    <w:rsid w:val="004D1A3F"/>
    <w:rsid w:val="004D1B3F"/>
    <w:rsid w:val="004D20DD"/>
    <w:rsid w:val="004D26B4"/>
    <w:rsid w:val="004D293C"/>
    <w:rsid w:val="004D36B1"/>
    <w:rsid w:val="004D39C9"/>
    <w:rsid w:val="004D4196"/>
    <w:rsid w:val="004D458B"/>
    <w:rsid w:val="004D594A"/>
    <w:rsid w:val="004D59C8"/>
    <w:rsid w:val="004D74B2"/>
    <w:rsid w:val="004D7EBD"/>
    <w:rsid w:val="004E00A4"/>
    <w:rsid w:val="004E01A0"/>
    <w:rsid w:val="004E09AB"/>
    <w:rsid w:val="004E0DB2"/>
    <w:rsid w:val="004E16E0"/>
    <w:rsid w:val="004E1C2A"/>
    <w:rsid w:val="004E2470"/>
    <w:rsid w:val="004E2680"/>
    <w:rsid w:val="004E275D"/>
    <w:rsid w:val="004E28F9"/>
    <w:rsid w:val="004E2949"/>
    <w:rsid w:val="004E31D5"/>
    <w:rsid w:val="004E397A"/>
    <w:rsid w:val="004E3BB6"/>
    <w:rsid w:val="004E462E"/>
    <w:rsid w:val="004E4826"/>
    <w:rsid w:val="004E56DC"/>
    <w:rsid w:val="004E5842"/>
    <w:rsid w:val="004E5A04"/>
    <w:rsid w:val="004E65EC"/>
    <w:rsid w:val="004E6B08"/>
    <w:rsid w:val="004E6C1D"/>
    <w:rsid w:val="004E752C"/>
    <w:rsid w:val="004E7699"/>
    <w:rsid w:val="004E76F4"/>
    <w:rsid w:val="004E7887"/>
    <w:rsid w:val="004E7D44"/>
    <w:rsid w:val="004E7FE4"/>
    <w:rsid w:val="004F0480"/>
    <w:rsid w:val="004F08B8"/>
    <w:rsid w:val="004F0AA5"/>
    <w:rsid w:val="004F0B4E"/>
    <w:rsid w:val="004F0B6C"/>
    <w:rsid w:val="004F0EF6"/>
    <w:rsid w:val="004F1B68"/>
    <w:rsid w:val="004F1E6C"/>
    <w:rsid w:val="004F2078"/>
    <w:rsid w:val="004F2857"/>
    <w:rsid w:val="004F29B5"/>
    <w:rsid w:val="004F2BED"/>
    <w:rsid w:val="004F3AC6"/>
    <w:rsid w:val="004F452C"/>
    <w:rsid w:val="004F453C"/>
    <w:rsid w:val="004F466E"/>
    <w:rsid w:val="004F4DA3"/>
    <w:rsid w:val="004F4E96"/>
    <w:rsid w:val="004F5B23"/>
    <w:rsid w:val="004F5EA3"/>
    <w:rsid w:val="004F6382"/>
    <w:rsid w:val="004F6E7D"/>
    <w:rsid w:val="004F7635"/>
    <w:rsid w:val="004F7AFA"/>
    <w:rsid w:val="004F7EF2"/>
    <w:rsid w:val="00500AB6"/>
    <w:rsid w:val="00501FFE"/>
    <w:rsid w:val="00502054"/>
    <w:rsid w:val="005020BF"/>
    <w:rsid w:val="00502D02"/>
    <w:rsid w:val="00503080"/>
    <w:rsid w:val="00503278"/>
    <w:rsid w:val="0050358C"/>
    <w:rsid w:val="0050368F"/>
    <w:rsid w:val="00503989"/>
    <w:rsid w:val="00503F1B"/>
    <w:rsid w:val="005048C5"/>
    <w:rsid w:val="00504C46"/>
    <w:rsid w:val="005055EE"/>
    <w:rsid w:val="00506058"/>
    <w:rsid w:val="0050613F"/>
    <w:rsid w:val="00506179"/>
    <w:rsid w:val="00506557"/>
    <w:rsid w:val="005065FC"/>
    <w:rsid w:val="0050675E"/>
    <w:rsid w:val="0050677A"/>
    <w:rsid w:val="00506D40"/>
    <w:rsid w:val="005108D8"/>
    <w:rsid w:val="005109B9"/>
    <w:rsid w:val="005113EA"/>
    <w:rsid w:val="005116F9"/>
    <w:rsid w:val="005117A9"/>
    <w:rsid w:val="00511AA1"/>
    <w:rsid w:val="00511D49"/>
    <w:rsid w:val="005129B0"/>
    <w:rsid w:val="00512C08"/>
    <w:rsid w:val="00513FE9"/>
    <w:rsid w:val="0051434E"/>
    <w:rsid w:val="005143ED"/>
    <w:rsid w:val="005144E3"/>
    <w:rsid w:val="005153A7"/>
    <w:rsid w:val="00516375"/>
    <w:rsid w:val="00516AA1"/>
    <w:rsid w:val="00517891"/>
    <w:rsid w:val="005204DC"/>
    <w:rsid w:val="00520FA7"/>
    <w:rsid w:val="005219CF"/>
    <w:rsid w:val="00524718"/>
    <w:rsid w:val="0052564A"/>
    <w:rsid w:val="00527F54"/>
    <w:rsid w:val="00530651"/>
    <w:rsid w:val="00530853"/>
    <w:rsid w:val="005308BE"/>
    <w:rsid w:val="00530FDD"/>
    <w:rsid w:val="005313E5"/>
    <w:rsid w:val="00531B82"/>
    <w:rsid w:val="00533C3C"/>
    <w:rsid w:val="00533EF7"/>
    <w:rsid w:val="0053430B"/>
    <w:rsid w:val="00534665"/>
    <w:rsid w:val="00534B59"/>
    <w:rsid w:val="00534F2C"/>
    <w:rsid w:val="0053521C"/>
    <w:rsid w:val="005355EB"/>
    <w:rsid w:val="005356A5"/>
    <w:rsid w:val="005358BF"/>
    <w:rsid w:val="005359A6"/>
    <w:rsid w:val="00535C88"/>
    <w:rsid w:val="00536453"/>
    <w:rsid w:val="00536759"/>
    <w:rsid w:val="00536EBB"/>
    <w:rsid w:val="005375D2"/>
    <w:rsid w:val="00537C62"/>
    <w:rsid w:val="00540200"/>
    <w:rsid w:val="00540751"/>
    <w:rsid w:val="00541511"/>
    <w:rsid w:val="00541886"/>
    <w:rsid w:val="00541E43"/>
    <w:rsid w:val="00542490"/>
    <w:rsid w:val="0054280E"/>
    <w:rsid w:val="00542DA1"/>
    <w:rsid w:val="00542F22"/>
    <w:rsid w:val="005430DC"/>
    <w:rsid w:val="00543CFB"/>
    <w:rsid w:val="00543EDB"/>
    <w:rsid w:val="00544226"/>
    <w:rsid w:val="005448AA"/>
    <w:rsid w:val="00544C19"/>
    <w:rsid w:val="00544D56"/>
    <w:rsid w:val="00545503"/>
    <w:rsid w:val="005456BE"/>
    <w:rsid w:val="00545726"/>
    <w:rsid w:val="00545782"/>
    <w:rsid w:val="005463E9"/>
    <w:rsid w:val="00546970"/>
    <w:rsid w:val="00547021"/>
    <w:rsid w:val="005470CD"/>
    <w:rsid w:val="005472E1"/>
    <w:rsid w:val="005473E4"/>
    <w:rsid w:val="0054740C"/>
    <w:rsid w:val="005478AC"/>
    <w:rsid w:val="005478D2"/>
    <w:rsid w:val="005505F8"/>
    <w:rsid w:val="00550CCF"/>
    <w:rsid w:val="00551608"/>
    <w:rsid w:val="00551917"/>
    <w:rsid w:val="00551B25"/>
    <w:rsid w:val="00551CE6"/>
    <w:rsid w:val="00553951"/>
    <w:rsid w:val="005543DF"/>
    <w:rsid w:val="005547E3"/>
    <w:rsid w:val="00554A12"/>
    <w:rsid w:val="00554E19"/>
    <w:rsid w:val="00554E4A"/>
    <w:rsid w:val="00554FB6"/>
    <w:rsid w:val="00555005"/>
    <w:rsid w:val="0055510B"/>
    <w:rsid w:val="00555957"/>
    <w:rsid w:val="0055595E"/>
    <w:rsid w:val="005565A3"/>
    <w:rsid w:val="005565F3"/>
    <w:rsid w:val="00556D92"/>
    <w:rsid w:val="00556E4A"/>
    <w:rsid w:val="00557735"/>
    <w:rsid w:val="005603D0"/>
    <w:rsid w:val="0056121F"/>
    <w:rsid w:val="005612A7"/>
    <w:rsid w:val="00561809"/>
    <w:rsid w:val="00561DC1"/>
    <w:rsid w:val="0056296A"/>
    <w:rsid w:val="00563967"/>
    <w:rsid w:val="0056445F"/>
    <w:rsid w:val="00564A62"/>
    <w:rsid w:val="00564ACB"/>
    <w:rsid w:val="0056546B"/>
    <w:rsid w:val="00565782"/>
    <w:rsid w:val="005658F8"/>
    <w:rsid w:val="00566768"/>
    <w:rsid w:val="005700DE"/>
    <w:rsid w:val="005711C6"/>
    <w:rsid w:val="005711F5"/>
    <w:rsid w:val="0057128D"/>
    <w:rsid w:val="00572505"/>
    <w:rsid w:val="00572A50"/>
    <w:rsid w:val="00572F81"/>
    <w:rsid w:val="00573280"/>
    <w:rsid w:val="005732CD"/>
    <w:rsid w:val="0057344C"/>
    <w:rsid w:val="005735E1"/>
    <w:rsid w:val="005735EF"/>
    <w:rsid w:val="00574071"/>
    <w:rsid w:val="00574E9A"/>
    <w:rsid w:val="005751B5"/>
    <w:rsid w:val="00575F80"/>
    <w:rsid w:val="0057662A"/>
    <w:rsid w:val="00576A48"/>
    <w:rsid w:val="00576A72"/>
    <w:rsid w:val="005779BA"/>
    <w:rsid w:val="0058107A"/>
    <w:rsid w:val="00581504"/>
    <w:rsid w:val="00581704"/>
    <w:rsid w:val="00581A28"/>
    <w:rsid w:val="00581DA7"/>
    <w:rsid w:val="0058272C"/>
    <w:rsid w:val="00582809"/>
    <w:rsid w:val="00582881"/>
    <w:rsid w:val="00582941"/>
    <w:rsid w:val="00582AF0"/>
    <w:rsid w:val="00582F7A"/>
    <w:rsid w:val="00583362"/>
    <w:rsid w:val="00583897"/>
    <w:rsid w:val="00583AA7"/>
    <w:rsid w:val="00584781"/>
    <w:rsid w:val="005847F7"/>
    <w:rsid w:val="00584CB4"/>
    <w:rsid w:val="00584F42"/>
    <w:rsid w:val="00586BE2"/>
    <w:rsid w:val="00586D5F"/>
    <w:rsid w:val="00587638"/>
    <w:rsid w:val="0058798C"/>
    <w:rsid w:val="00587D20"/>
    <w:rsid w:val="00587E37"/>
    <w:rsid w:val="005900FA"/>
    <w:rsid w:val="005902AB"/>
    <w:rsid w:val="0059078A"/>
    <w:rsid w:val="00590EA7"/>
    <w:rsid w:val="005912A1"/>
    <w:rsid w:val="00591AE5"/>
    <w:rsid w:val="00592154"/>
    <w:rsid w:val="005925EB"/>
    <w:rsid w:val="005927E9"/>
    <w:rsid w:val="00592976"/>
    <w:rsid w:val="005935A4"/>
    <w:rsid w:val="00594681"/>
    <w:rsid w:val="005948C2"/>
    <w:rsid w:val="005949DA"/>
    <w:rsid w:val="00594F04"/>
    <w:rsid w:val="0059546E"/>
    <w:rsid w:val="00595DCA"/>
    <w:rsid w:val="00596530"/>
    <w:rsid w:val="00596D3B"/>
    <w:rsid w:val="0059779B"/>
    <w:rsid w:val="00597E7E"/>
    <w:rsid w:val="00597FCF"/>
    <w:rsid w:val="005A0561"/>
    <w:rsid w:val="005A1249"/>
    <w:rsid w:val="005A14F0"/>
    <w:rsid w:val="005A209A"/>
    <w:rsid w:val="005A2F25"/>
    <w:rsid w:val="005A3799"/>
    <w:rsid w:val="005A4048"/>
    <w:rsid w:val="005A4418"/>
    <w:rsid w:val="005A4661"/>
    <w:rsid w:val="005A4761"/>
    <w:rsid w:val="005A558F"/>
    <w:rsid w:val="005A5FC4"/>
    <w:rsid w:val="005A662D"/>
    <w:rsid w:val="005A732A"/>
    <w:rsid w:val="005A7A9B"/>
    <w:rsid w:val="005B0A0E"/>
    <w:rsid w:val="005B0D95"/>
    <w:rsid w:val="005B1213"/>
    <w:rsid w:val="005B1409"/>
    <w:rsid w:val="005B210E"/>
    <w:rsid w:val="005B26B3"/>
    <w:rsid w:val="005B2B4F"/>
    <w:rsid w:val="005B3035"/>
    <w:rsid w:val="005B35D7"/>
    <w:rsid w:val="005B3681"/>
    <w:rsid w:val="005B392A"/>
    <w:rsid w:val="005B3AA1"/>
    <w:rsid w:val="005B3AA3"/>
    <w:rsid w:val="005B3B31"/>
    <w:rsid w:val="005B3DC1"/>
    <w:rsid w:val="005B414A"/>
    <w:rsid w:val="005B46D2"/>
    <w:rsid w:val="005B479E"/>
    <w:rsid w:val="005B4D14"/>
    <w:rsid w:val="005B59B4"/>
    <w:rsid w:val="005B61F0"/>
    <w:rsid w:val="005B6F83"/>
    <w:rsid w:val="005B7AB2"/>
    <w:rsid w:val="005B7AF8"/>
    <w:rsid w:val="005C057E"/>
    <w:rsid w:val="005C1025"/>
    <w:rsid w:val="005C13E3"/>
    <w:rsid w:val="005C1EC3"/>
    <w:rsid w:val="005C249B"/>
    <w:rsid w:val="005C24C4"/>
    <w:rsid w:val="005C26A6"/>
    <w:rsid w:val="005C3C1C"/>
    <w:rsid w:val="005C663F"/>
    <w:rsid w:val="005C74FB"/>
    <w:rsid w:val="005C7861"/>
    <w:rsid w:val="005C7F50"/>
    <w:rsid w:val="005D011C"/>
    <w:rsid w:val="005D1602"/>
    <w:rsid w:val="005D18A9"/>
    <w:rsid w:val="005D21A8"/>
    <w:rsid w:val="005D233C"/>
    <w:rsid w:val="005D23CD"/>
    <w:rsid w:val="005D2568"/>
    <w:rsid w:val="005D2C6A"/>
    <w:rsid w:val="005D31F5"/>
    <w:rsid w:val="005D326C"/>
    <w:rsid w:val="005D37B9"/>
    <w:rsid w:val="005D3F5C"/>
    <w:rsid w:val="005D4FF1"/>
    <w:rsid w:val="005D5228"/>
    <w:rsid w:val="005D5AFF"/>
    <w:rsid w:val="005D654F"/>
    <w:rsid w:val="005D74A2"/>
    <w:rsid w:val="005D7545"/>
    <w:rsid w:val="005D7606"/>
    <w:rsid w:val="005D7EB4"/>
    <w:rsid w:val="005E0352"/>
    <w:rsid w:val="005E09E9"/>
    <w:rsid w:val="005E1BD9"/>
    <w:rsid w:val="005E2710"/>
    <w:rsid w:val="005E3321"/>
    <w:rsid w:val="005E385F"/>
    <w:rsid w:val="005E44EE"/>
    <w:rsid w:val="005E4FC9"/>
    <w:rsid w:val="005E5B81"/>
    <w:rsid w:val="005E5BEB"/>
    <w:rsid w:val="005E65E0"/>
    <w:rsid w:val="005E73DB"/>
    <w:rsid w:val="005E7DF1"/>
    <w:rsid w:val="005F1630"/>
    <w:rsid w:val="005F1E1E"/>
    <w:rsid w:val="005F2A89"/>
    <w:rsid w:val="005F2CB1"/>
    <w:rsid w:val="005F3025"/>
    <w:rsid w:val="005F3920"/>
    <w:rsid w:val="005F3B75"/>
    <w:rsid w:val="005F4E59"/>
    <w:rsid w:val="005F4F6A"/>
    <w:rsid w:val="005F4FDE"/>
    <w:rsid w:val="005F5B6E"/>
    <w:rsid w:val="005F5CC8"/>
    <w:rsid w:val="005F618C"/>
    <w:rsid w:val="005F618E"/>
    <w:rsid w:val="005F620E"/>
    <w:rsid w:val="005F6CF1"/>
    <w:rsid w:val="005F70BD"/>
    <w:rsid w:val="005F7208"/>
    <w:rsid w:val="005F775F"/>
    <w:rsid w:val="005F78E8"/>
    <w:rsid w:val="005F7A2B"/>
    <w:rsid w:val="0060207F"/>
    <w:rsid w:val="0060242F"/>
    <w:rsid w:val="0060283C"/>
    <w:rsid w:val="0060289B"/>
    <w:rsid w:val="0060299D"/>
    <w:rsid w:val="006029AA"/>
    <w:rsid w:val="00602D74"/>
    <w:rsid w:val="00603A1F"/>
    <w:rsid w:val="006044CF"/>
    <w:rsid w:val="00604990"/>
    <w:rsid w:val="006049F1"/>
    <w:rsid w:val="00604F14"/>
    <w:rsid w:val="0060549D"/>
    <w:rsid w:val="00605970"/>
    <w:rsid w:val="00606056"/>
    <w:rsid w:val="00606D3A"/>
    <w:rsid w:val="00606E96"/>
    <w:rsid w:val="00607744"/>
    <w:rsid w:val="00607A07"/>
    <w:rsid w:val="00607B67"/>
    <w:rsid w:val="0061018D"/>
    <w:rsid w:val="006116BC"/>
    <w:rsid w:val="00611743"/>
    <w:rsid w:val="0061197B"/>
    <w:rsid w:val="00611B83"/>
    <w:rsid w:val="00611C1F"/>
    <w:rsid w:val="00611F8B"/>
    <w:rsid w:val="00612271"/>
    <w:rsid w:val="0061234D"/>
    <w:rsid w:val="00613257"/>
    <w:rsid w:val="00613499"/>
    <w:rsid w:val="0061377B"/>
    <w:rsid w:val="00614841"/>
    <w:rsid w:val="00614913"/>
    <w:rsid w:val="00614B44"/>
    <w:rsid w:val="00614C38"/>
    <w:rsid w:val="00615D08"/>
    <w:rsid w:val="00615E9F"/>
    <w:rsid w:val="0061629E"/>
    <w:rsid w:val="0061683D"/>
    <w:rsid w:val="00616D35"/>
    <w:rsid w:val="00616E32"/>
    <w:rsid w:val="00616FBF"/>
    <w:rsid w:val="006170CF"/>
    <w:rsid w:val="006171C8"/>
    <w:rsid w:val="00617D05"/>
    <w:rsid w:val="00620032"/>
    <w:rsid w:val="0062053D"/>
    <w:rsid w:val="00620A71"/>
    <w:rsid w:val="00620D80"/>
    <w:rsid w:val="00621A34"/>
    <w:rsid w:val="00621FDF"/>
    <w:rsid w:val="00622A22"/>
    <w:rsid w:val="00622B58"/>
    <w:rsid w:val="00622D67"/>
    <w:rsid w:val="00622ECC"/>
    <w:rsid w:val="006234A6"/>
    <w:rsid w:val="00624375"/>
    <w:rsid w:val="00624A1C"/>
    <w:rsid w:val="00624C71"/>
    <w:rsid w:val="00624DDD"/>
    <w:rsid w:val="006251FF"/>
    <w:rsid w:val="006255A2"/>
    <w:rsid w:val="00625A36"/>
    <w:rsid w:val="00625C24"/>
    <w:rsid w:val="00625FCF"/>
    <w:rsid w:val="006265F0"/>
    <w:rsid w:val="006267E6"/>
    <w:rsid w:val="00626A57"/>
    <w:rsid w:val="00626BB9"/>
    <w:rsid w:val="006272E5"/>
    <w:rsid w:val="00627D38"/>
    <w:rsid w:val="00630001"/>
    <w:rsid w:val="0063101A"/>
    <w:rsid w:val="006311B3"/>
    <w:rsid w:val="00631233"/>
    <w:rsid w:val="00631A07"/>
    <w:rsid w:val="0063284C"/>
    <w:rsid w:val="00633A3C"/>
    <w:rsid w:val="0063437A"/>
    <w:rsid w:val="0063469A"/>
    <w:rsid w:val="00634FFD"/>
    <w:rsid w:val="00635AC2"/>
    <w:rsid w:val="00635FA0"/>
    <w:rsid w:val="00636398"/>
    <w:rsid w:val="00636470"/>
    <w:rsid w:val="0063668D"/>
    <w:rsid w:val="006368D3"/>
    <w:rsid w:val="006377EC"/>
    <w:rsid w:val="006378EA"/>
    <w:rsid w:val="00640329"/>
    <w:rsid w:val="006403E1"/>
    <w:rsid w:val="0064069D"/>
    <w:rsid w:val="0064151F"/>
    <w:rsid w:val="00641526"/>
    <w:rsid w:val="00641533"/>
    <w:rsid w:val="006417C5"/>
    <w:rsid w:val="0064187B"/>
    <w:rsid w:val="00641FCA"/>
    <w:rsid w:val="0064208D"/>
    <w:rsid w:val="006428DF"/>
    <w:rsid w:val="00643475"/>
    <w:rsid w:val="006434A5"/>
    <w:rsid w:val="0064396A"/>
    <w:rsid w:val="006446FE"/>
    <w:rsid w:val="00644A7D"/>
    <w:rsid w:val="00644E2F"/>
    <w:rsid w:val="00645435"/>
    <w:rsid w:val="00645DC8"/>
    <w:rsid w:val="00645FA4"/>
    <w:rsid w:val="0064624E"/>
    <w:rsid w:val="00646A3E"/>
    <w:rsid w:val="00647154"/>
    <w:rsid w:val="00647284"/>
    <w:rsid w:val="0064735C"/>
    <w:rsid w:val="00647818"/>
    <w:rsid w:val="00650AB9"/>
    <w:rsid w:val="00651C01"/>
    <w:rsid w:val="0065226E"/>
    <w:rsid w:val="006532C0"/>
    <w:rsid w:val="00653B59"/>
    <w:rsid w:val="00653CE6"/>
    <w:rsid w:val="00653EB7"/>
    <w:rsid w:val="006540E9"/>
    <w:rsid w:val="006553DF"/>
    <w:rsid w:val="00655733"/>
    <w:rsid w:val="00655ACD"/>
    <w:rsid w:val="00655D15"/>
    <w:rsid w:val="0065628E"/>
    <w:rsid w:val="00656A2D"/>
    <w:rsid w:val="00656A92"/>
    <w:rsid w:val="00656DDE"/>
    <w:rsid w:val="00657811"/>
    <w:rsid w:val="0065787F"/>
    <w:rsid w:val="00657C41"/>
    <w:rsid w:val="0066011D"/>
    <w:rsid w:val="006605CB"/>
    <w:rsid w:val="006607C0"/>
    <w:rsid w:val="006609E8"/>
    <w:rsid w:val="006613A6"/>
    <w:rsid w:val="00661481"/>
    <w:rsid w:val="00661DCF"/>
    <w:rsid w:val="006627A2"/>
    <w:rsid w:val="006634E6"/>
    <w:rsid w:val="00663C12"/>
    <w:rsid w:val="0066457F"/>
    <w:rsid w:val="006655EE"/>
    <w:rsid w:val="0066563D"/>
    <w:rsid w:val="006656E4"/>
    <w:rsid w:val="00665AF0"/>
    <w:rsid w:val="00666931"/>
    <w:rsid w:val="00666D52"/>
    <w:rsid w:val="006671FB"/>
    <w:rsid w:val="00667412"/>
    <w:rsid w:val="00667C90"/>
    <w:rsid w:val="00667D19"/>
    <w:rsid w:val="00667EE7"/>
    <w:rsid w:val="0067091E"/>
    <w:rsid w:val="00670922"/>
    <w:rsid w:val="006709FA"/>
    <w:rsid w:val="00670BE1"/>
    <w:rsid w:val="00671173"/>
    <w:rsid w:val="0067120D"/>
    <w:rsid w:val="0067218F"/>
    <w:rsid w:val="00672326"/>
    <w:rsid w:val="00672542"/>
    <w:rsid w:val="00672E3A"/>
    <w:rsid w:val="006737C4"/>
    <w:rsid w:val="00673A53"/>
    <w:rsid w:val="00673A8E"/>
    <w:rsid w:val="00673BEF"/>
    <w:rsid w:val="00673FE0"/>
    <w:rsid w:val="006741F2"/>
    <w:rsid w:val="00674CC3"/>
    <w:rsid w:val="00675076"/>
    <w:rsid w:val="0067577D"/>
    <w:rsid w:val="00675980"/>
    <w:rsid w:val="00675C72"/>
    <w:rsid w:val="00675F1C"/>
    <w:rsid w:val="006761C0"/>
    <w:rsid w:val="0067646F"/>
    <w:rsid w:val="00677066"/>
    <w:rsid w:val="006771F9"/>
    <w:rsid w:val="0067757A"/>
    <w:rsid w:val="006776D7"/>
    <w:rsid w:val="0068001B"/>
    <w:rsid w:val="00680039"/>
    <w:rsid w:val="006805A5"/>
    <w:rsid w:val="00681003"/>
    <w:rsid w:val="006812AF"/>
    <w:rsid w:val="0068160C"/>
    <w:rsid w:val="0068178A"/>
    <w:rsid w:val="006817C9"/>
    <w:rsid w:val="00681890"/>
    <w:rsid w:val="00682C56"/>
    <w:rsid w:val="0068393E"/>
    <w:rsid w:val="00683ECE"/>
    <w:rsid w:val="00684152"/>
    <w:rsid w:val="0068445B"/>
    <w:rsid w:val="00684A63"/>
    <w:rsid w:val="00684C4D"/>
    <w:rsid w:val="006858C5"/>
    <w:rsid w:val="00685AD6"/>
    <w:rsid w:val="00685D1F"/>
    <w:rsid w:val="006866DB"/>
    <w:rsid w:val="006866EC"/>
    <w:rsid w:val="00686836"/>
    <w:rsid w:val="00686F38"/>
    <w:rsid w:val="006875A2"/>
    <w:rsid w:val="006904A9"/>
    <w:rsid w:val="00690F7F"/>
    <w:rsid w:val="00691140"/>
    <w:rsid w:val="00691295"/>
    <w:rsid w:val="00691B79"/>
    <w:rsid w:val="00692220"/>
    <w:rsid w:val="0069246D"/>
    <w:rsid w:val="00692A53"/>
    <w:rsid w:val="00692C4E"/>
    <w:rsid w:val="0069317B"/>
    <w:rsid w:val="0069376C"/>
    <w:rsid w:val="00694010"/>
    <w:rsid w:val="00694DB2"/>
    <w:rsid w:val="0069581E"/>
    <w:rsid w:val="00695FC2"/>
    <w:rsid w:val="00696949"/>
    <w:rsid w:val="00697052"/>
    <w:rsid w:val="0069707B"/>
    <w:rsid w:val="00697777"/>
    <w:rsid w:val="006A0A1E"/>
    <w:rsid w:val="006A0D8C"/>
    <w:rsid w:val="006A12D3"/>
    <w:rsid w:val="006A17AA"/>
    <w:rsid w:val="006A2BB3"/>
    <w:rsid w:val="006A3FAB"/>
    <w:rsid w:val="006A46FB"/>
    <w:rsid w:val="006A51DD"/>
    <w:rsid w:val="006A528C"/>
    <w:rsid w:val="006A5E28"/>
    <w:rsid w:val="006A5F1E"/>
    <w:rsid w:val="006A697B"/>
    <w:rsid w:val="006A7823"/>
    <w:rsid w:val="006A7AFF"/>
    <w:rsid w:val="006B0196"/>
    <w:rsid w:val="006B0AFC"/>
    <w:rsid w:val="006B111B"/>
    <w:rsid w:val="006B1816"/>
    <w:rsid w:val="006B1BFA"/>
    <w:rsid w:val="006B1C03"/>
    <w:rsid w:val="006B1D21"/>
    <w:rsid w:val="006B1F39"/>
    <w:rsid w:val="006B2099"/>
    <w:rsid w:val="006B20C2"/>
    <w:rsid w:val="006B23EF"/>
    <w:rsid w:val="006B2CDA"/>
    <w:rsid w:val="006B2E09"/>
    <w:rsid w:val="006B3734"/>
    <w:rsid w:val="006B4D39"/>
    <w:rsid w:val="006B4F37"/>
    <w:rsid w:val="006B50CF"/>
    <w:rsid w:val="006B5E72"/>
    <w:rsid w:val="006B6634"/>
    <w:rsid w:val="006B6EAC"/>
    <w:rsid w:val="006B7072"/>
    <w:rsid w:val="006B7E11"/>
    <w:rsid w:val="006C03B8"/>
    <w:rsid w:val="006C1422"/>
    <w:rsid w:val="006C1934"/>
    <w:rsid w:val="006C1B39"/>
    <w:rsid w:val="006C268D"/>
    <w:rsid w:val="006C3787"/>
    <w:rsid w:val="006C3EE3"/>
    <w:rsid w:val="006C405A"/>
    <w:rsid w:val="006C5EC9"/>
    <w:rsid w:val="006C5F39"/>
    <w:rsid w:val="006C6059"/>
    <w:rsid w:val="006C6345"/>
    <w:rsid w:val="006C6BAB"/>
    <w:rsid w:val="006C6C90"/>
    <w:rsid w:val="006C71BF"/>
    <w:rsid w:val="006C74BD"/>
    <w:rsid w:val="006C7522"/>
    <w:rsid w:val="006C7B71"/>
    <w:rsid w:val="006D0559"/>
    <w:rsid w:val="006D0812"/>
    <w:rsid w:val="006D14C0"/>
    <w:rsid w:val="006D1BA9"/>
    <w:rsid w:val="006D1EA0"/>
    <w:rsid w:val="006D1F5E"/>
    <w:rsid w:val="006D2030"/>
    <w:rsid w:val="006D234E"/>
    <w:rsid w:val="006D26EB"/>
    <w:rsid w:val="006D2B96"/>
    <w:rsid w:val="006D2F9B"/>
    <w:rsid w:val="006D39F6"/>
    <w:rsid w:val="006D42FB"/>
    <w:rsid w:val="006D4738"/>
    <w:rsid w:val="006D54B5"/>
    <w:rsid w:val="006D5E48"/>
    <w:rsid w:val="006D5EDC"/>
    <w:rsid w:val="006D63AD"/>
    <w:rsid w:val="006D6A03"/>
    <w:rsid w:val="006D6E4E"/>
    <w:rsid w:val="006D6F08"/>
    <w:rsid w:val="006D7404"/>
    <w:rsid w:val="006E036C"/>
    <w:rsid w:val="006E05C9"/>
    <w:rsid w:val="006E062C"/>
    <w:rsid w:val="006E0BE1"/>
    <w:rsid w:val="006E0C7B"/>
    <w:rsid w:val="006E0CCD"/>
    <w:rsid w:val="006E1656"/>
    <w:rsid w:val="006E1921"/>
    <w:rsid w:val="006E1C82"/>
    <w:rsid w:val="006E28B7"/>
    <w:rsid w:val="006E2A9B"/>
    <w:rsid w:val="006E3310"/>
    <w:rsid w:val="006E34A8"/>
    <w:rsid w:val="006E3983"/>
    <w:rsid w:val="006E457E"/>
    <w:rsid w:val="006E461C"/>
    <w:rsid w:val="006E486C"/>
    <w:rsid w:val="006E4E39"/>
    <w:rsid w:val="006E555B"/>
    <w:rsid w:val="006E565E"/>
    <w:rsid w:val="006E56C6"/>
    <w:rsid w:val="006E5D16"/>
    <w:rsid w:val="006E5D54"/>
    <w:rsid w:val="006E673D"/>
    <w:rsid w:val="006E6833"/>
    <w:rsid w:val="006E731D"/>
    <w:rsid w:val="006E7A1B"/>
    <w:rsid w:val="006E7AFF"/>
    <w:rsid w:val="006E7D3B"/>
    <w:rsid w:val="006F0005"/>
    <w:rsid w:val="006F01C4"/>
    <w:rsid w:val="006F06C3"/>
    <w:rsid w:val="006F09C4"/>
    <w:rsid w:val="006F0B45"/>
    <w:rsid w:val="006F0CE1"/>
    <w:rsid w:val="006F1B70"/>
    <w:rsid w:val="006F1F62"/>
    <w:rsid w:val="006F29A8"/>
    <w:rsid w:val="006F2B34"/>
    <w:rsid w:val="006F341D"/>
    <w:rsid w:val="006F3B8A"/>
    <w:rsid w:val="006F3CDE"/>
    <w:rsid w:val="006F4002"/>
    <w:rsid w:val="006F4464"/>
    <w:rsid w:val="006F491C"/>
    <w:rsid w:val="006F5302"/>
    <w:rsid w:val="006F58D4"/>
    <w:rsid w:val="006F60F8"/>
    <w:rsid w:val="006F6582"/>
    <w:rsid w:val="006F7064"/>
    <w:rsid w:val="006F7592"/>
    <w:rsid w:val="006F7DF0"/>
    <w:rsid w:val="007029EF"/>
    <w:rsid w:val="0070310C"/>
    <w:rsid w:val="0070346E"/>
    <w:rsid w:val="00704B3F"/>
    <w:rsid w:val="00704EDB"/>
    <w:rsid w:val="0070532A"/>
    <w:rsid w:val="00705C70"/>
    <w:rsid w:val="00705DAE"/>
    <w:rsid w:val="00706101"/>
    <w:rsid w:val="00706139"/>
    <w:rsid w:val="00706858"/>
    <w:rsid w:val="007069FB"/>
    <w:rsid w:val="00706A41"/>
    <w:rsid w:val="00707072"/>
    <w:rsid w:val="00707123"/>
    <w:rsid w:val="00707D2A"/>
    <w:rsid w:val="00707D61"/>
    <w:rsid w:val="00707FEA"/>
    <w:rsid w:val="00710049"/>
    <w:rsid w:val="00710054"/>
    <w:rsid w:val="0071006D"/>
    <w:rsid w:val="00710879"/>
    <w:rsid w:val="00711736"/>
    <w:rsid w:val="00711B4F"/>
    <w:rsid w:val="00711D7A"/>
    <w:rsid w:val="00712287"/>
    <w:rsid w:val="00712772"/>
    <w:rsid w:val="007128AE"/>
    <w:rsid w:val="00712B26"/>
    <w:rsid w:val="00713B5B"/>
    <w:rsid w:val="007148D3"/>
    <w:rsid w:val="00714D07"/>
    <w:rsid w:val="00714EDA"/>
    <w:rsid w:val="00715B9A"/>
    <w:rsid w:val="00716250"/>
    <w:rsid w:val="007165F7"/>
    <w:rsid w:val="0071681E"/>
    <w:rsid w:val="0071690A"/>
    <w:rsid w:val="00717FB0"/>
    <w:rsid w:val="007204D8"/>
    <w:rsid w:val="00720C23"/>
    <w:rsid w:val="00721C67"/>
    <w:rsid w:val="0072214D"/>
    <w:rsid w:val="007225DD"/>
    <w:rsid w:val="00722CA0"/>
    <w:rsid w:val="00722E47"/>
    <w:rsid w:val="00722FAA"/>
    <w:rsid w:val="007230E5"/>
    <w:rsid w:val="00724AB5"/>
    <w:rsid w:val="00724B85"/>
    <w:rsid w:val="00724DC7"/>
    <w:rsid w:val="007257D0"/>
    <w:rsid w:val="00725A4A"/>
    <w:rsid w:val="00726469"/>
    <w:rsid w:val="0072676E"/>
    <w:rsid w:val="00726C02"/>
    <w:rsid w:val="00726EA6"/>
    <w:rsid w:val="00727208"/>
    <w:rsid w:val="00727680"/>
    <w:rsid w:val="00730097"/>
    <w:rsid w:val="00730198"/>
    <w:rsid w:val="007307B0"/>
    <w:rsid w:val="00730C0F"/>
    <w:rsid w:val="00731727"/>
    <w:rsid w:val="00731F6A"/>
    <w:rsid w:val="00732166"/>
    <w:rsid w:val="007321E3"/>
    <w:rsid w:val="00732270"/>
    <w:rsid w:val="0073232C"/>
    <w:rsid w:val="007324D1"/>
    <w:rsid w:val="007326B7"/>
    <w:rsid w:val="00732834"/>
    <w:rsid w:val="00732DC7"/>
    <w:rsid w:val="0073351E"/>
    <w:rsid w:val="00733703"/>
    <w:rsid w:val="00734493"/>
    <w:rsid w:val="007348B1"/>
    <w:rsid w:val="0073523B"/>
    <w:rsid w:val="00735F3C"/>
    <w:rsid w:val="007361EC"/>
    <w:rsid w:val="007362A6"/>
    <w:rsid w:val="0073651A"/>
    <w:rsid w:val="00736D7D"/>
    <w:rsid w:val="0074045D"/>
    <w:rsid w:val="0074051B"/>
    <w:rsid w:val="00740E58"/>
    <w:rsid w:val="007418EB"/>
    <w:rsid w:val="0074214E"/>
    <w:rsid w:val="00742587"/>
    <w:rsid w:val="00742A02"/>
    <w:rsid w:val="00742E75"/>
    <w:rsid w:val="00743542"/>
    <w:rsid w:val="007445A0"/>
    <w:rsid w:val="00744A63"/>
    <w:rsid w:val="0074524B"/>
    <w:rsid w:val="00745452"/>
    <w:rsid w:val="00745C84"/>
    <w:rsid w:val="007462DD"/>
    <w:rsid w:val="007463DA"/>
    <w:rsid w:val="0074645A"/>
    <w:rsid w:val="0074690D"/>
    <w:rsid w:val="00747547"/>
    <w:rsid w:val="007475A4"/>
    <w:rsid w:val="00747CD2"/>
    <w:rsid w:val="00747D8B"/>
    <w:rsid w:val="0075021C"/>
    <w:rsid w:val="00750881"/>
    <w:rsid w:val="00750A87"/>
    <w:rsid w:val="007510FD"/>
    <w:rsid w:val="00751228"/>
    <w:rsid w:val="00751266"/>
    <w:rsid w:val="0075206B"/>
    <w:rsid w:val="00753A32"/>
    <w:rsid w:val="007550BF"/>
    <w:rsid w:val="007571E1"/>
    <w:rsid w:val="00757A16"/>
    <w:rsid w:val="00757C61"/>
    <w:rsid w:val="007604B2"/>
    <w:rsid w:val="0076066D"/>
    <w:rsid w:val="0076257F"/>
    <w:rsid w:val="007626D3"/>
    <w:rsid w:val="0076302C"/>
    <w:rsid w:val="00764165"/>
    <w:rsid w:val="00764371"/>
    <w:rsid w:val="00764489"/>
    <w:rsid w:val="00765229"/>
    <w:rsid w:val="00765281"/>
    <w:rsid w:val="00766325"/>
    <w:rsid w:val="0076659A"/>
    <w:rsid w:val="00766BAD"/>
    <w:rsid w:val="00767C8F"/>
    <w:rsid w:val="00770DD9"/>
    <w:rsid w:val="00770DF7"/>
    <w:rsid w:val="0077147A"/>
    <w:rsid w:val="00771942"/>
    <w:rsid w:val="007729A2"/>
    <w:rsid w:val="007729E5"/>
    <w:rsid w:val="00773971"/>
    <w:rsid w:val="00773C94"/>
    <w:rsid w:val="007741AA"/>
    <w:rsid w:val="007744AE"/>
    <w:rsid w:val="00774DA6"/>
    <w:rsid w:val="007755F2"/>
    <w:rsid w:val="00775604"/>
    <w:rsid w:val="00775C7E"/>
    <w:rsid w:val="00776971"/>
    <w:rsid w:val="00777330"/>
    <w:rsid w:val="0077781E"/>
    <w:rsid w:val="00780049"/>
    <w:rsid w:val="00780495"/>
    <w:rsid w:val="00780A80"/>
    <w:rsid w:val="007810B8"/>
    <w:rsid w:val="007810F1"/>
    <w:rsid w:val="0078177E"/>
    <w:rsid w:val="0078254A"/>
    <w:rsid w:val="00782757"/>
    <w:rsid w:val="00782AC6"/>
    <w:rsid w:val="00782D5A"/>
    <w:rsid w:val="0078304C"/>
    <w:rsid w:val="00783673"/>
    <w:rsid w:val="007840CD"/>
    <w:rsid w:val="00784146"/>
    <w:rsid w:val="0078470E"/>
    <w:rsid w:val="007848EB"/>
    <w:rsid w:val="00784907"/>
    <w:rsid w:val="0078497C"/>
    <w:rsid w:val="00784B82"/>
    <w:rsid w:val="00785490"/>
    <w:rsid w:val="00786C7E"/>
    <w:rsid w:val="00787A93"/>
    <w:rsid w:val="00787C23"/>
    <w:rsid w:val="00790280"/>
    <w:rsid w:val="00790803"/>
    <w:rsid w:val="00791348"/>
    <w:rsid w:val="007914F6"/>
    <w:rsid w:val="00791690"/>
    <w:rsid w:val="007925EA"/>
    <w:rsid w:val="00792AFB"/>
    <w:rsid w:val="007932F7"/>
    <w:rsid w:val="0079369C"/>
    <w:rsid w:val="00793CD8"/>
    <w:rsid w:val="00793F09"/>
    <w:rsid w:val="00794286"/>
    <w:rsid w:val="00794ED0"/>
    <w:rsid w:val="0079549F"/>
    <w:rsid w:val="007955B1"/>
    <w:rsid w:val="0079583E"/>
    <w:rsid w:val="00795C92"/>
    <w:rsid w:val="00796231"/>
    <w:rsid w:val="00797130"/>
    <w:rsid w:val="00797640"/>
    <w:rsid w:val="007976EC"/>
    <w:rsid w:val="007A0CE8"/>
    <w:rsid w:val="007A1BA4"/>
    <w:rsid w:val="007A1CB3"/>
    <w:rsid w:val="007A22A8"/>
    <w:rsid w:val="007A2658"/>
    <w:rsid w:val="007A2A46"/>
    <w:rsid w:val="007A306F"/>
    <w:rsid w:val="007A3AED"/>
    <w:rsid w:val="007A3B21"/>
    <w:rsid w:val="007A43A6"/>
    <w:rsid w:val="007A4767"/>
    <w:rsid w:val="007A4B96"/>
    <w:rsid w:val="007A4D3D"/>
    <w:rsid w:val="007A58A6"/>
    <w:rsid w:val="007A6593"/>
    <w:rsid w:val="007A6C37"/>
    <w:rsid w:val="007A77B8"/>
    <w:rsid w:val="007A7809"/>
    <w:rsid w:val="007A7D16"/>
    <w:rsid w:val="007A7F6C"/>
    <w:rsid w:val="007B0C8D"/>
    <w:rsid w:val="007B17C4"/>
    <w:rsid w:val="007B188D"/>
    <w:rsid w:val="007B2109"/>
    <w:rsid w:val="007B2118"/>
    <w:rsid w:val="007B21CC"/>
    <w:rsid w:val="007B2CF4"/>
    <w:rsid w:val="007B3484"/>
    <w:rsid w:val="007B3D2D"/>
    <w:rsid w:val="007B3F44"/>
    <w:rsid w:val="007B42BA"/>
    <w:rsid w:val="007B48A3"/>
    <w:rsid w:val="007B4B71"/>
    <w:rsid w:val="007B50AE"/>
    <w:rsid w:val="007B51DF"/>
    <w:rsid w:val="007B582E"/>
    <w:rsid w:val="007B5AF6"/>
    <w:rsid w:val="007B5B7A"/>
    <w:rsid w:val="007B646E"/>
    <w:rsid w:val="007B64BB"/>
    <w:rsid w:val="007C05DD"/>
    <w:rsid w:val="007C08C6"/>
    <w:rsid w:val="007C1813"/>
    <w:rsid w:val="007C1C00"/>
    <w:rsid w:val="007C1C1F"/>
    <w:rsid w:val="007C21F8"/>
    <w:rsid w:val="007C2BFB"/>
    <w:rsid w:val="007C3351"/>
    <w:rsid w:val="007C3D18"/>
    <w:rsid w:val="007C3DD7"/>
    <w:rsid w:val="007C4D0D"/>
    <w:rsid w:val="007C5093"/>
    <w:rsid w:val="007C51B6"/>
    <w:rsid w:val="007C51CF"/>
    <w:rsid w:val="007C5390"/>
    <w:rsid w:val="007C55E5"/>
    <w:rsid w:val="007C56D7"/>
    <w:rsid w:val="007C591B"/>
    <w:rsid w:val="007C6096"/>
    <w:rsid w:val="007C60BF"/>
    <w:rsid w:val="007C6103"/>
    <w:rsid w:val="007C614D"/>
    <w:rsid w:val="007C66EF"/>
    <w:rsid w:val="007C6A07"/>
    <w:rsid w:val="007C75A1"/>
    <w:rsid w:val="007C77A5"/>
    <w:rsid w:val="007D00BA"/>
    <w:rsid w:val="007D04E5"/>
    <w:rsid w:val="007D15EA"/>
    <w:rsid w:val="007D1678"/>
    <w:rsid w:val="007D194B"/>
    <w:rsid w:val="007D22C9"/>
    <w:rsid w:val="007D233D"/>
    <w:rsid w:val="007D2745"/>
    <w:rsid w:val="007D2FE5"/>
    <w:rsid w:val="007D3113"/>
    <w:rsid w:val="007D3892"/>
    <w:rsid w:val="007D4090"/>
    <w:rsid w:val="007D43BA"/>
    <w:rsid w:val="007D455D"/>
    <w:rsid w:val="007D4868"/>
    <w:rsid w:val="007D4F5D"/>
    <w:rsid w:val="007D5091"/>
    <w:rsid w:val="007D5901"/>
    <w:rsid w:val="007D64EC"/>
    <w:rsid w:val="007D6DBE"/>
    <w:rsid w:val="007D7027"/>
    <w:rsid w:val="007D7526"/>
    <w:rsid w:val="007D760C"/>
    <w:rsid w:val="007D7CEE"/>
    <w:rsid w:val="007E0E20"/>
    <w:rsid w:val="007E158B"/>
    <w:rsid w:val="007E1BCD"/>
    <w:rsid w:val="007E4610"/>
    <w:rsid w:val="007E4715"/>
    <w:rsid w:val="007E4FC5"/>
    <w:rsid w:val="007E505B"/>
    <w:rsid w:val="007E7091"/>
    <w:rsid w:val="007E7341"/>
    <w:rsid w:val="007E74E4"/>
    <w:rsid w:val="007E7993"/>
    <w:rsid w:val="007E7F5A"/>
    <w:rsid w:val="007F0166"/>
    <w:rsid w:val="007F096D"/>
    <w:rsid w:val="007F0C28"/>
    <w:rsid w:val="007F1B92"/>
    <w:rsid w:val="007F2212"/>
    <w:rsid w:val="007F33B6"/>
    <w:rsid w:val="007F3857"/>
    <w:rsid w:val="007F4B00"/>
    <w:rsid w:val="007F538F"/>
    <w:rsid w:val="007F54F5"/>
    <w:rsid w:val="007F5596"/>
    <w:rsid w:val="007F5FBE"/>
    <w:rsid w:val="007F627E"/>
    <w:rsid w:val="007F6C78"/>
    <w:rsid w:val="007F6E9D"/>
    <w:rsid w:val="007F7818"/>
    <w:rsid w:val="007F7948"/>
    <w:rsid w:val="008001FD"/>
    <w:rsid w:val="00800513"/>
    <w:rsid w:val="00801073"/>
    <w:rsid w:val="008012F9"/>
    <w:rsid w:val="0080163B"/>
    <w:rsid w:val="00801877"/>
    <w:rsid w:val="00801C28"/>
    <w:rsid w:val="00802200"/>
    <w:rsid w:val="008026A7"/>
    <w:rsid w:val="00802D59"/>
    <w:rsid w:val="00803FAE"/>
    <w:rsid w:val="008048CD"/>
    <w:rsid w:val="00804A33"/>
    <w:rsid w:val="00804E69"/>
    <w:rsid w:val="0080520E"/>
    <w:rsid w:val="0080605F"/>
    <w:rsid w:val="00806093"/>
    <w:rsid w:val="00806262"/>
    <w:rsid w:val="00807786"/>
    <w:rsid w:val="0081059F"/>
    <w:rsid w:val="008113E6"/>
    <w:rsid w:val="008117B8"/>
    <w:rsid w:val="00811CA4"/>
    <w:rsid w:val="00811F27"/>
    <w:rsid w:val="00811FCB"/>
    <w:rsid w:val="0081246F"/>
    <w:rsid w:val="0081271C"/>
    <w:rsid w:val="00812A04"/>
    <w:rsid w:val="00812B87"/>
    <w:rsid w:val="00812F68"/>
    <w:rsid w:val="008133C2"/>
    <w:rsid w:val="00813C6E"/>
    <w:rsid w:val="00813FE6"/>
    <w:rsid w:val="00814041"/>
    <w:rsid w:val="00814A41"/>
    <w:rsid w:val="0081563A"/>
    <w:rsid w:val="008158D6"/>
    <w:rsid w:val="008161A6"/>
    <w:rsid w:val="008161E5"/>
    <w:rsid w:val="0081675B"/>
    <w:rsid w:val="008169A6"/>
    <w:rsid w:val="00816EC6"/>
    <w:rsid w:val="00816FF2"/>
    <w:rsid w:val="00817196"/>
    <w:rsid w:val="008174F8"/>
    <w:rsid w:val="0081765A"/>
    <w:rsid w:val="00817E72"/>
    <w:rsid w:val="00820D91"/>
    <w:rsid w:val="00821089"/>
    <w:rsid w:val="00821653"/>
    <w:rsid w:val="00822071"/>
    <w:rsid w:val="00822942"/>
    <w:rsid w:val="00822BB1"/>
    <w:rsid w:val="00822D60"/>
    <w:rsid w:val="00823495"/>
    <w:rsid w:val="008235DB"/>
    <w:rsid w:val="008241C9"/>
    <w:rsid w:val="008242D0"/>
    <w:rsid w:val="00824AB4"/>
    <w:rsid w:val="00824D90"/>
    <w:rsid w:val="00825274"/>
    <w:rsid w:val="0082565E"/>
    <w:rsid w:val="0082580F"/>
    <w:rsid w:val="00825841"/>
    <w:rsid w:val="00825BCB"/>
    <w:rsid w:val="00825C42"/>
    <w:rsid w:val="00825D25"/>
    <w:rsid w:val="00827514"/>
    <w:rsid w:val="00827A22"/>
    <w:rsid w:val="00827D6F"/>
    <w:rsid w:val="0083099C"/>
    <w:rsid w:val="00830EC6"/>
    <w:rsid w:val="00831002"/>
    <w:rsid w:val="00831583"/>
    <w:rsid w:val="008315C1"/>
    <w:rsid w:val="00831A34"/>
    <w:rsid w:val="0083301E"/>
    <w:rsid w:val="0083317C"/>
    <w:rsid w:val="0083320A"/>
    <w:rsid w:val="008339DD"/>
    <w:rsid w:val="00834EF9"/>
    <w:rsid w:val="00835059"/>
    <w:rsid w:val="008352ED"/>
    <w:rsid w:val="00835899"/>
    <w:rsid w:val="008367C1"/>
    <w:rsid w:val="008368F3"/>
    <w:rsid w:val="00836BC4"/>
    <w:rsid w:val="008376AC"/>
    <w:rsid w:val="00837D5B"/>
    <w:rsid w:val="00840DE1"/>
    <w:rsid w:val="00840E4E"/>
    <w:rsid w:val="0084122B"/>
    <w:rsid w:val="00841BB4"/>
    <w:rsid w:val="0084254D"/>
    <w:rsid w:val="0084259F"/>
    <w:rsid w:val="00842FCC"/>
    <w:rsid w:val="00843792"/>
    <w:rsid w:val="00843A4E"/>
    <w:rsid w:val="008444E8"/>
    <w:rsid w:val="00844A4F"/>
    <w:rsid w:val="00844B77"/>
    <w:rsid w:val="00844E80"/>
    <w:rsid w:val="00846FE7"/>
    <w:rsid w:val="008475E5"/>
    <w:rsid w:val="00847606"/>
    <w:rsid w:val="00847C9A"/>
    <w:rsid w:val="008505ED"/>
    <w:rsid w:val="00850909"/>
    <w:rsid w:val="00850A55"/>
    <w:rsid w:val="008510D5"/>
    <w:rsid w:val="0085150F"/>
    <w:rsid w:val="00851521"/>
    <w:rsid w:val="0085223D"/>
    <w:rsid w:val="0085235B"/>
    <w:rsid w:val="0085286C"/>
    <w:rsid w:val="008531ED"/>
    <w:rsid w:val="00853411"/>
    <w:rsid w:val="008540F7"/>
    <w:rsid w:val="0085673A"/>
    <w:rsid w:val="00856795"/>
    <w:rsid w:val="00856911"/>
    <w:rsid w:val="00856C94"/>
    <w:rsid w:val="0085704D"/>
    <w:rsid w:val="00857898"/>
    <w:rsid w:val="008600DF"/>
    <w:rsid w:val="008607DF"/>
    <w:rsid w:val="00861523"/>
    <w:rsid w:val="00861879"/>
    <w:rsid w:val="00861AD8"/>
    <w:rsid w:val="00861DBD"/>
    <w:rsid w:val="00862FE5"/>
    <w:rsid w:val="00863556"/>
    <w:rsid w:val="00863AA4"/>
    <w:rsid w:val="008645F1"/>
    <w:rsid w:val="00864A9C"/>
    <w:rsid w:val="00865663"/>
    <w:rsid w:val="00865C24"/>
    <w:rsid w:val="008661DC"/>
    <w:rsid w:val="00866998"/>
    <w:rsid w:val="00866C5E"/>
    <w:rsid w:val="008670B0"/>
    <w:rsid w:val="008674C7"/>
    <w:rsid w:val="008677FD"/>
    <w:rsid w:val="008706D4"/>
    <w:rsid w:val="00870F8A"/>
    <w:rsid w:val="008710FB"/>
    <w:rsid w:val="0087135C"/>
    <w:rsid w:val="008719A4"/>
    <w:rsid w:val="00871AD1"/>
    <w:rsid w:val="00871CDC"/>
    <w:rsid w:val="00871D23"/>
    <w:rsid w:val="00872176"/>
    <w:rsid w:val="008726EE"/>
    <w:rsid w:val="008734B8"/>
    <w:rsid w:val="00873724"/>
    <w:rsid w:val="00873787"/>
    <w:rsid w:val="00873D28"/>
    <w:rsid w:val="00873DBF"/>
    <w:rsid w:val="00873F38"/>
    <w:rsid w:val="00874312"/>
    <w:rsid w:val="0087437C"/>
    <w:rsid w:val="008744A3"/>
    <w:rsid w:val="008744DF"/>
    <w:rsid w:val="008747DA"/>
    <w:rsid w:val="00874982"/>
    <w:rsid w:val="00875CD7"/>
    <w:rsid w:val="00876129"/>
    <w:rsid w:val="00876289"/>
    <w:rsid w:val="00876B4D"/>
    <w:rsid w:val="00876D57"/>
    <w:rsid w:val="008775B7"/>
    <w:rsid w:val="00877F18"/>
    <w:rsid w:val="008806E0"/>
    <w:rsid w:val="008812BC"/>
    <w:rsid w:val="00881648"/>
    <w:rsid w:val="00881984"/>
    <w:rsid w:val="00881DE5"/>
    <w:rsid w:val="00883020"/>
    <w:rsid w:val="00883A39"/>
    <w:rsid w:val="00883CC0"/>
    <w:rsid w:val="00884884"/>
    <w:rsid w:val="00885620"/>
    <w:rsid w:val="00885C2D"/>
    <w:rsid w:val="008862A5"/>
    <w:rsid w:val="008866D6"/>
    <w:rsid w:val="008872D7"/>
    <w:rsid w:val="00887967"/>
    <w:rsid w:val="00890A5D"/>
    <w:rsid w:val="00890D3D"/>
    <w:rsid w:val="0089161E"/>
    <w:rsid w:val="00891AFD"/>
    <w:rsid w:val="00891C99"/>
    <w:rsid w:val="00891D2A"/>
    <w:rsid w:val="008921F4"/>
    <w:rsid w:val="00892325"/>
    <w:rsid w:val="00892AB4"/>
    <w:rsid w:val="00892D7D"/>
    <w:rsid w:val="00893AA7"/>
    <w:rsid w:val="00893C18"/>
    <w:rsid w:val="00893E23"/>
    <w:rsid w:val="008941E3"/>
    <w:rsid w:val="00894A88"/>
    <w:rsid w:val="0089521E"/>
    <w:rsid w:val="00895386"/>
    <w:rsid w:val="0089538B"/>
    <w:rsid w:val="008958D6"/>
    <w:rsid w:val="00895923"/>
    <w:rsid w:val="00895DC8"/>
    <w:rsid w:val="00896B71"/>
    <w:rsid w:val="008971E6"/>
    <w:rsid w:val="0089732A"/>
    <w:rsid w:val="00897485"/>
    <w:rsid w:val="008975D5"/>
    <w:rsid w:val="008A0311"/>
    <w:rsid w:val="008A0570"/>
    <w:rsid w:val="008A07F8"/>
    <w:rsid w:val="008A0EB0"/>
    <w:rsid w:val="008A101F"/>
    <w:rsid w:val="008A16CD"/>
    <w:rsid w:val="008A1CE3"/>
    <w:rsid w:val="008A1F35"/>
    <w:rsid w:val="008A20E3"/>
    <w:rsid w:val="008A21FF"/>
    <w:rsid w:val="008A2455"/>
    <w:rsid w:val="008A2CE2"/>
    <w:rsid w:val="008A3076"/>
    <w:rsid w:val="008A30AC"/>
    <w:rsid w:val="008A3564"/>
    <w:rsid w:val="008A44B8"/>
    <w:rsid w:val="008A51A8"/>
    <w:rsid w:val="008A54C7"/>
    <w:rsid w:val="008A5AC6"/>
    <w:rsid w:val="008A610D"/>
    <w:rsid w:val="008A67F3"/>
    <w:rsid w:val="008A693F"/>
    <w:rsid w:val="008A6EF4"/>
    <w:rsid w:val="008A77D8"/>
    <w:rsid w:val="008B0483"/>
    <w:rsid w:val="008B05AD"/>
    <w:rsid w:val="008B09AD"/>
    <w:rsid w:val="008B120C"/>
    <w:rsid w:val="008B151F"/>
    <w:rsid w:val="008B19EA"/>
    <w:rsid w:val="008B1D44"/>
    <w:rsid w:val="008B20B1"/>
    <w:rsid w:val="008B291F"/>
    <w:rsid w:val="008B311A"/>
    <w:rsid w:val="008B3398"/>
    <w:rsid w:val="008B36CA"/>
    <w:rsid w:val="008B3A82"/>
    <w:rsid w:val="008B3D72"/>
    <w:rsid w:val="008B42C1"/>
    <w:rsid w:val="008B48C5"/>
    <w:rsid w:val="008B4EC7"/>
    <w:rsid w:val="008B51A0"/>
    <w:rsid w:val="008B592A"/>
    <w:rsid w:val="008B7B45"/>
    <w:rsid w:val="008B7B5C"/>
    <w:rsid w:val="008C0145"/>
    <w:rsid w:val="008C02E9"/>
    <w:rsid w:val="008C0C99"/>
    <w:rsid w:val="008C2017"/>
    <w:rsid w:val="008C2277"/>
    <w:rsid w:val="008C2281"/>
    <w:rsid w:val="008C26AD"/>
    <w:rsid w:val="008C26CD"/>
    <w:rsid w:val="008C2705"/>
    <w:rsid w:val="008C29F8"/>
    <w:rsid w:val="008C2C7D"/>
    <w:rsid w:val="008C3366"/>
    <w:rsid w:val="008C3378"/>
    <w:rsid w:val="008C360C"/>
    <w:rsid w:val="008C37E3"/>
    <w:rsid w:val="008C3D47"/>
    <w:rsid w:val="008C4958"/>
    <w:rsid w:val="008C4BAA"/>
    <w:rsid w:val="008C4DE4"/>
    <w:rsid w:val="008C56A0"/>
    <w:rsid w:val="008C62B2"/>
    <w:rsid w:val="008C6AE8"/>
    <w:rsid w:val="008C7573"/>
    <w:rsid w:val="008C77AA"/>
    <w:rsid w:val="008C7EAD"/>
    <w:rsid w:val="008D00A5"/>
    <w:rsid w:val="008D025A"/>
    <w:rsid w:val="008D18C5"/>
    <w:rsid w:val="008D1D36"/>
    <w:rsid w:val="008D2481"/>
    <w:rsid w:val="008D29B3"/>
    <w:rsid w:val="008D2BE7"/>
    <w:rsid w:val="008D34F1"/>
    <w:rsid w:val="008D3871"/>
    <w:rsid w:val="008D39CF"/>
    <w:rsid w:val="008D39D8"/>
    <w:rsid w:val="008D3A10"/>
    <w:rsid w:val="008D3AF3"/>
    <w:rsid w:val="008D446D"/>
    <w:rsid w:val="008D4BBC"/>
    <w:rsid w:val="008D4DB1"/>
    <w:rsid w:val="008D4FE6"/>
    <w:rsid w:val="008D6492"/>
    <w:rsid w:val="008D6D1A"/>
    <w:rsid w:val="008D6D48"/>
    <w:rsid w:val="008D7290"/>
    <w:rsid w:val="008D7411"/>
    <w:rsid w:val="008D7727"/>
    <w:rsid w:val="008D7924"/>
    <w:rsid w:val="008D7F38"/>
    <w:rsid w:val="008E0443"/>
    <w:rsid w:val="008E065E"/>
    <w:rsid w:val="008E0915"/>
    <w:rsid w:val="008E0927"/>
    <w:rsid w:val="008E1401"/>
    <w:rsid w:val="008E1909"/>
    <w:rsid w:val="008E1D3F"/>
    <w:rsid w:val="008E1F55"/>
    <w:rsid w:val="008E24C0"/>
    <w:rsid w:val="008E29F5"/>
    <w:rsid w:val="008E2B9E"/>
    <w:rsid w:val="008E2F07"/>
    <w:rsid w:val="008E39FB"/>
    <w:rsid w:val="008E3E16"/>
    <w:rsid w:val="008E3F1A"/>
    <w:rsid w:val="008E416E"/>
    <w:rsid w:val="008E555A"/>
    <w:rsid w:val="008E5812"/>
    <w:rsid w:val="008E623D"/>
    <w:rsid w:val="008E6687"/>
    <w:rsid w:val="008E6A52"/>
    <w:rsid w:val="008E6D05"/>
    <w:rsid w:val="008E708A"/>
    <w:rsid w:val="008E71E7"/>
    <w:rsid w:val="008E7AE6"/>
    <w:rsid w:val="008F045C"/>
    <w:rsid w:val="008F10C3"/>
    <w:rsid w:val="008F14B9"/>
    <w:rsid w:val="008F1781"/>
    <w:rsid w:val="008F1EAB"/>
    <w:rsid w:val="008F223D"/>
    <w:rsid w:val="008F2700"/>
    <w:rsid w:val="008F2906"/>
    <w:rsid w:val="008F2D9A"/>
    <w:rsid w:val="008F33DC"/>
    <w:rsid w:val="008F3762"/>
    <w:rsid w:val="008F3F8B"/>
    <w:rsid w:val="008F477F"/>
    <w:rsid w:val="008F539B"/>
    <w:rsid w:val="008F60D9"/>
    <w:rsid w:val="008F67AE"/>
    <w:rsid w:val="008F69F4"/>
    <w:rsid w:val="008F7D59"/>
    <w:rsid w:val="009001C7"/>
    <w:rsid w:val="0090020E"/>
    <w:rsid w:val="009006DF"/>
    <w:rsid w:val="00900F70"/>
    <w:rsid w:val="00901078"/>
    <w:rsid w:val="009017BA"/>
    <w:rsid w:val="00901DC3"/>
    <w:rsid w:val="00902210"/>
    <w:rsid w:val="00902350"/>
    <w:rsid w:val="009028F2"/>
    <w:rsid w:val="00903266"/>
    <w:rsid w:val="0090333C"/>
    <w:rsid w:val="0090336B"/>
    <w:rsid w:val="009033B4"/>
    <w:rsid w:val="00903AE3"/>
    <w:rsid w:val="00903CF1"/>
    <w:rsid w:val="0090450E"/>
    <w:rsid w:val="00904773"/>
    <w:rsid w:val="00904912"/>
    <w:rsid w:val="00904EBC"/>
    <w:rsid w:val="009053AA"/>
    <w:rsid w:val="00905577"/>
    <w:rsid w:val="009056E1"/>
    <w:rsid w:val="00905AC9"/>
    <w:rsid w:val="00906939"/>
    <w:rsid w:val="00907907"/>
    <w:rsid w:val="009103E1"/>
    <w:rsid w:val="00910B7D"/>
    <w:rsid w:val="00911063"/>
    <w:rsid w:val="00911609"/>
    <w:rsid w:val="00911DFB"/>
    <w:rsid w:val="0091275D"/>
    <w:rsid w:val="00913158"/>
    <w:rsid w:val="009139D9"/>
    <w:rsid w:val="0091454C"/>
    <w:rsid w:val="0091456A"/>
    <w:rsid w:val="00914AD8"/>
    <w:rsid w:val="00914DF0"/>
    <w:rsid w:val="00916079"/>
    <w:rsid w:val="009163AD"/>
    <w:rsid w:val="009163E9"/>
    <w:rsid w:val="00917CE9"/>
    <w:rsid w:val="00917FF4"/>
    <w:rsid w:val="0092030E"/>
    <w:rsid w:val="00920550"/>
    <w:rsid w:val="009205A0"/>
    <w:rsid w:val="009209EF"/>
    <w:rsid w:val="00920BF2"/>
    <w:rsid w:val="0092181F"/>
    <w:rsid w:val="00922010"/>
    <w:rsid w:val="00922313"/>
    <w:rsid w:val="00922E57"/>
    <w:rsid w:val="00923BFE"/>
    <w:rsid w:val="00924211"/>
    <w:rsid w:val="009246AA"/>
    <w:rsid w:val="009263F8"/>
    <w:rsid w:val="009264AB"/>
    <w:rsid w:val="00926599"/>
    <w:rsid w:val="00926787"/>
    <w:rsid w:val="00926A0F"/>
    <w:rsid w:val="00927121"/>
    <w:rsid w:val="00927D3E"/>
    <w:rsid w:val="00931228"/>
    <w:rsid w:val="009314A9"/>
    <w:rsid w:val="00931728"/>
    <w:rsid w:val="00931BD9"/>
    <w:rsid w:val="00932BC7"/>
    <w:rsid w:val="00932D51"/>
    <w:rsid w:val="00933F39"/>
    <w:rsid w:val="009341D8"/>
    <w:rsid w:val="009368F3"/>
    <w:rsid w:val="00936F6B"/>
    <w:rsid w:val="00937139"/>
    <w:rsid w:val="009372E2"/>
    <w:rsid w:val="00937B32"/>
    <w:rsid w:val="0094001B"/>
    <w:rsid w:val="00940282"/>
    <w:rsid w:val="00940358"/>
    <w:rsid w:val="009405A4"/>
    <w:rsid w:val="00940B68"/>
    <w:rsid w:val="00940F3F"/>
    <w:rsid w:val="00941636"/>
    <w:rsid w:val="00942487"/>
    <w:rsid w:val="0094284A"/>
    <w:rsid w:val="00942DD5"/>
    <w:rsid w:val="00942F57"/>
    <w:rsid w:val="00943742"/>
    <w:rsid w:val="00944038"/>
    <w:rsid w:val="0094451A"/>
    <w:rsid w:val="00944DF9"/>
    <w:rsid w:val="00945074"/>
    <w:rsid w:val="009455CE"/>
    <w:rsid w:val="0094598F"/>
    <w:rsid w:val="00945C05"/>
    <w:rsid w:val="00946945"/>
    <w:rsid w:val="00946ED1"/>
    <w:rsid w:val="009475B7"/>
    <w:rsid w:val="00947713"/>
    <w:rsid w:val="009501AB"/>
    <w:rsid w:val="00950DE7"/>
    <w:rsid w:val="0095121B"/>
    <w:rsid w:val="0095198D"/>
    <w:rsid w:val="00952278"/>
    <w:rsid w:val="00952468"/>
    <w:rsid w:val="00952E16"/>
    <w:rsid w:val="00953920"/>
    <w:rsid w:val="009539D6"/>
    <w:rsid w:val="00953D47"/>
    <w:rsid w:val="00954026"/>
    <w:rsid w:val="009556C8"/>
    <w:rsid w:val="00955C69"/>
    <w:rsid w:val="009560C0"/>
    <w:rsid w:val="0095681E"/>
    <w:rsid w:val="009568CD"/>
    <w:rsid w:val="00956C23"/>
    <w:rsid w:val="00956C43"/>
    <w:rsid w:val="009572D4"/>
    <w:rsid w:val="0095757D"/>
    <w:rsid w:val="009576A8"/>
    <w:rsid w:val="00957DA4"/>
    <w:rsid w:val="00961779"/>
    <w:rsid w:val="00961921"/>
    <w:rsid w:val="00962F15"/>
    <w:rsid w:val="0096302B"/>
    <w:rsid w:val="00963415"/>
    <w:rsid w:val="00963E64"/>
    <w:rsid w:val="0096430A"/>
    <w:rsid w:val="00964B1A"/>
    <w:rsid w:val="00964F28"/>
    <w:rsid w:val="0096554B"/>
    <w:rsid w:val="009655FD"/>
    <w:rsid w:val="0096584A"/>
    <w:rsid w:val="0096673D"/>
    <w:rsid w:val="00966D77"/>
    <w:rsid w:val="00966EC7"/>
    <w:rsid w:val="0096799A"/>
    <w:rsid w:val="0096BA50"/>
    <w:rsid w:val="0097014A"/>
    <w:rsid w:val="00970165"/>
    <w:rsid w:val="009708B6"/>
    <w:rsid w:val="00970B43"/>
    <w:rsid w:val="00970FA1"/>
    <w:rsid w:val="00971251"/>
    <w:rsid w:val="00971DE6"/>
    <w:rsid w:val="00971F08"/>
    <w:rsid w:val="00972B53"/>
    <w:rsid w:val="00972D34"/>
    <w:rsid w:val="00973385"/>
    <w:rsid w:val="0097414E"/>
    <w:rsid w:val="0097555E"/>
    <w:rsid w:val="0097603D"/>
    <w:rsid w:val="00976597"/>
    <w:rsid w:val="00976949"/>
    <w:rsid w:val="00976AF9"/>
    <w:rsid w:val="00977837"/>
    <w:rsid w:val="00977935"/>
    <w:rsid w:val="00977A3D"/>
    <w:rsid w:val="0098046A"/>
    <w:rsid w:val="00980477"/>
    <w:rsid w:val="00980722"/>
    <w:rsid w:val="00980D0A"/>
    <w:rsid w:val="00980E85"/>
    <w:rsid w:val="0098102F"/>
    <w:rsid w:val="0098116A"/>
    <w:rsid w:val="009811C6"/>
    <w:rsid w:val="009814CB"/>
    <w:rsid w:val="00981740"/>
    <w:rsid w:val="00982242"/>
    <w:rsid w:val="009826C3"/>
    <w:rsid w:val="00982C09"/>
    <w:rsid w:val="00982F5F"/>
    <w:rsid w:val="00983239"/>
    <w:rsid w:val="009846D1"/>
    <w:rsid w:val="0098472E"/>
    <w:rsid w:val="00985137"/>
    <w:rsid w:val="00985253"/>
    <w:rsid w:val="009853B3"/>
    <w:rsid w:val="00985987"/>
    <w:rsid w:val="009859E8"/>
    <w:rsid w:val="00985F63"/>
    <w:rsid w:val="0098609F"/>
    <w:rsid w:val="0098667A"/>
    <w:rsid w:val="0098672F"/>
    <w:rsid w:val="00986C23"/>
    <w:rsid w:val="009871C8"/>
    <w:rsid w:val="00987B91"/>
    <w:rsid w:val="009902B7"/>
    <w:rsid w:val="00990630"/>
    <w:rsid w:val="00990E77"/>
    <w:rsid w:val="00991761"/>
    <w:rsid w:val="00991AE2"/>
    <w:rsid w:val="009924C0"/>
    <w:rsid w:val="0099262A"/>
    <w:rsid w:val="00992971"/>
    <w:rsid w:val="009929A5"/>
    <w:rsid w:val="00992CB3"/>
    <w:rsid w:val="0099402C"/>
    <w:rsid w:val="0099419F"/>
    <w:rsid w:val="0099429B"/>
    <w:rsid w:val="00994DCA"/>
    <w:rsid w:val="00995CD7"/>
    <w:rsid w:val="00995F32"/>
    <w:rsid w:val="009960EC"/>
    <w:rsid w:val="009970DD"/>
    <w:rsid w:val="0099746A"/>
    <w:rsid w:val="00997C25"/>
    <w:rsid w:val="009A0FBA"/>
    <w:rsid w:val="009A1601"/>
    <w:rsid w:val="009A20CA"/>
    <w:rsid w:val="009A2190"/>
    <w:rsid w:val="009A28C0"/>
    <w:rsid w:val="009A33AE"/>
    <w:rsid w:val="009A34A5"/>
    <w:rsid w:val="009A352A"/>
    <w:rsid w:val="009A3B7B"/>
    <w:rsid w:val="009A3BB6"/>
    <w:rsid w:val="009A3BFE"/>
    <w:rsid w:val="009A4001"/>
    <w:rsid w:val="009A4105"/>
    <w:rsid w:val="009A437C"/>
    <w:rsid w:val="009A462D"/>
    <w:rsid w:val="009A4631"/>
    <w:rsid w:val="009A5CBA"/>
    <w:rsid w:val="009A5E97"/>
    <w:rsid w:val="009A776F"/>
    <w:rsid w:val="009A7A86"/>
    <w:rsid w:val="009B0323"/>
    <w:rsid w:val="009B0754"/>
    <w:rsid w:val="009B0AB0"/>
    <w:rsid w:val="009B1854"/>
    <w:rsid w:val="009B1F30"/>
    <w:rsid w:val="009B1FD1"/>
    <w:rsid w:val="009B2341"/>
    <w:rsid w:val="009B25F4"/>
    <w:rsid w:val="009B279E"/>
    <w:rsid w:val="009B2BF8"/>
    <w:rsid w:val="009B3AC2"/>
    <w:rsid w:val="009B3F0E"/>
    <w:rsid w:val="009B4A2D"/>
    <w:rsid w:val="009B4CC3"/>
    <w:rsid w:val="009B4D96"/>
    <w:rsid w:val="009B4DF4"/>
    <w:rsid w:val="009B564E"/>
    <w:rsid w:val="009B591D"/>
    <w:rsid w:val="009B596F"/>
    <w:rsid w:val="009B5B74"/>
    <w:rsid w:val="009B5BD5"/>
    <w:rsid w:val="009B5CA3"/>
    <w:rsid w:val="009B6E9D"/>
    <w:rsid w:val="009B7152"/>
    <w:rsid w:val="009B719D"/>
    <w:rsid w:val="009B7622"/>
    <w:rsid w:val="009B798F"/>
    <w:rsid w:val="009B7E87"/>
    <w:rsid w:val="009C0169"/>
    <w:rsid w:val="009C07AF"/>
    <w:rsid w:val="009C1522"/>
    <w:rsid w:val="009C20F2"/>
    <w:rsid w:val="009C29DB"/>
    <w:rsid w:val="009C3B90"/>
    <w:rsid w:val="009C3C0D"/>
    <w:rsid w:val="009C3F56"/>
    <w:rsid w:val="009C403E"/>
    <w:rsid w:val="009C4411"/>
    <w:rsid w:val="009C4D0D"/>
    <w:rsid w:val="009C62E4"/>
    <w:rsid w:val="009C7672"/>
    <w:rsid w:val="009C7835"/>
    <w:rsid w:val="009C7BC2"/>
    <w:rsid w:val="009D0356"/>
    <w:rsid w:val="009D1B5A"/>
    <w:rsid w:val="009D1BF5"/>
    <w:rsid w:val="009D1D78"/>
    <w:rsid w:val="009D219E"/>
    <w:rsid w:val="009D313D"/>
    <w:rsid w:val="009D33BD"/>
    <w:rsid w:val="009D459B"/>
    <w:rsid w:val="009D4D7B"/>
    <w:rsid w:val="009D4FF0"/>
    <w:rsid w:val="009D5AA8"/>
    <w:rsid w:val="009D5E9A"/>
    <w:rsid w:val="009D66EF"/>
    <w:rsid w:val="009D703C"/>
    <w:rsid w:val="009D718F"/>
    <w:rsid w:val="009D7647"/>
    <w:rsid w:val="009D7AAF"/>
    <w:rsid w:val="009E0193"/>
    <w:rsid w:val="009E068F"/>
    <w:rsid w:val="009E10BF"/>
    <w:rsid w:val="009E10F4"/>
    <w:rsid w:val="009E14E0"/>
    <w:rsid w:val="009E1E3D"/>
    <w:rsid w:val="009E2193"/>
    <w:rsid w:val="009E27E4"/>
    <w:rsid w:val="009E29A7"/>
    <w:rsid w:val="009E35DB"/>
    <w:rsid w:val="009E367C"/>
    <w:rsid w:val="009E3A2F"/>
    <w:rsid w:val="009E40D3"/>
    <w:rsid w:val="009E44E5"/>
    <w:rsid w:val="009E47A3"/>
    <w:rsid w:val="009E4C0B"/>
    <w:rsid w:val="009E4FFE"/>
    <w:rsid w:val="009E5C9C"/>
    <w:rsid w:val="009F0556"/>
    <w:rsid w:val="009F08F3"/>
    <w:rsid w:val="009F092C"/>
    <w:rsid w:val="009F0CCA"/>
    <w:rsid w:val="009F0DA4"/>
    <w:rsid w:val="009F1616"/>
    <w:rsid w:val="009F1660"/>
    <w:rsid w:val="009F2A42"/>
    <w:rsid w:val="009F2C61"/>
    <w:rsid w:val="009F344F"/>
    <w:rsid w:val="009F491C"/>
    <w:rsid w:val="009F4D95"/>
    <w:rsid w:val="009F5AFC"/>
    <w:rsid w:val="009F5D81"/>
    <w:rsid w:val="009F5DCA"/>
    <w:rsid w:val="009F5F4C"/>
    <w:rsid w:val="009F5FBD"/>
    <w:rsid w:val="009F6189"/>
    <w:rsid w:val="009F678C"/>
    <w:rsid w:val="009F7410"/>
    <w:rsid w:val="009F7EC6"/>
    <w:rsid w:val="00A00077"/>
    <w:rsid w:val="00A00E07"/>
    <w:rsid w:val="00A0101C"/>
    <w:rsid w:val="00A0122F"/>
    <w:rsid w:val="00A01680"/>
    <w:rsid w:val="00A016AF"/>
    <w:rsid w:val="00A02989"/>
    <w:rsid w:val="00A02C13"/>
    <w:rsid w:val="00A03143"/>
    <w:rsid w:val="00A031CB"/>
    <w:rsid w:val="00A031D8"/>
    <w:rsid w:val="00A033A9"/>
    <w:rsid w:val="00A03468"/>
    <w:rsid w:val="00A045E6"/>
    <w:rsid w:val="00A048A8"/>
    <w:rsid w:val="00A04C0A"/>
    <w:rsid w:val="00A04F49"/>
    <w:rsid w:val="00A0577C"/>
    <w:rsid w:val="00A057A9"/>
    <w:rsid w:val="00A063E3"/>
    <w:rsid w:val="00A06D92"/>
    <w:rsid w:val="00A101E1"/>
    <w:rsid w:val="00A114D0"/>
    <w:rsid w:val="00A115B8"/>
    <w:rsid w:val="00A11D0B"/>
    <w:rsid w:val="00A12E4D"/>
    <w:rsid w:val="00A13668"/>
    <w:rsid w:val="00A13A8E"/>
    <w:rsid w:val="00A13E54"/>
    <w:rsid w:val="00A1414C"/>
    <w:rsid w:val="00A14A78"/>
    <w:rsid w:val="00A1581E"/>
    <w:rsid w:val="00A15C62"/>
    <w:rsid w:val="00A15E74"/>
    <w:rsid w:val="00A15FAA"/>
    <w:rsid w:val="00A1614A"/>
    <w:rsid w:val="00A1685A"/>
    <w:rsid w:val="00A17618"/>
    <w:rsid w:val="00A179C7"/>
    <w:rsid w:val="00A17F63"/>
    <w:rsid w:val="00A17FFE"/>
    <w:rsid w:val="00A20BC7"/>
    <w:rsid w:val="00A20DD3"/>
    <w:rsid w:val="00A210E5"/>
    <w:rsid w:val="00A21260"/>
    <w:rsid w:val="00A21301"/>
    <w:rsid w:val="00A218C9"/>
    <w:rsid w:val="00A2193B"/>
    <w:rsid w:val="00A21E6A"/>
    <w:rsid w:val="00A22736"/>
    <w:rsid w:val="00A22B72"/>
    <w:rsid w:val="00A22B8A"/>
    <w:rsid w:val="00A2351A"/>
    <w:rsid w:val="00A23D1C"/>
    <w:rsid w:val="00A248CD"/>
    <w:rsid w:val="00A2524D"/>
    <w:rsid w:val="00A25540"/>
    <w:rsid w:val="00A25D77"/>
    <w:rsid w:val="00A26041"/>
    <w:rsid w:val="00A26242"/>
    <w:rsid w:val="00A264A9"/>
    <w:rsid w:val="00A264D7"/>
    <w:rsid w:val="00A266B3"/>
    <w:rsid w:val="00A26B94"/>
    <w:rsid w:val="00A26DCF"/>
    <w:rsid w:val="00A26F0F"/>
    <w:rsid w:val="00A27157"/>
    <w:rsid w:val="00A276E4"/>
    <w:rsid w:val="00A27785"/>
    <w:rsid w:val="00A27CBA"/>
    <w:rsid w:val="00A27EEF"/>
    <w:rsid w:val="00A27F24"/>
    <w:rsid w:val="00A30187"/>
    <w:rsid w:val="00A30F29"/>
    <w:rsid w:val="00A319BB"/>
    <w:rsid w:val="00A31B41"/>
    <w:rsid w:val="00A331E8"/>
    <w:rsid w:val="00A335D4"/>
    <w:rsid w:val="00A33685"/>
    <w:rsid w:val="00A33B62"/>
    <w:rsid w:val="00A3448A"/>
    <w:rsid w:val="00A350C7"/>
    <w:rsid w:val="00A35479"/>
    <w:rsid w:val="00A358FB"/>
    <w:rsid w:val="00A3616D"/>
    <w:rsid w:val="00A36297"/>
    <w:rsid w:val="00A36CA7"/>
    <w:rsid w:val="00A36CD2"/>
    <w:rsid w:val="00A374E9"/>
    <w:rsid w:val="00A37BA0"/>
    <w:rsid w:val="00A4003A"/>
    <w:rsid w:val="00A402E5"/>
    <w:rsid w:val="00A40375"/>
    <w:rsid w:val="00A409AB"/>
    <w:rsid w:val="00A4113A"/>
    <w:rsid w:val="00A41590"/>
    <w:rsid w:val="00A41E2B"/>
    <w:rsid w:val="00A42A3A"/>
    <w:rsid w:val="00A42E23"/>
    <w:rsid w:val="00A430F6"/>
    <w:rsid w:val="00A438C1"/>
    <w:rsid w:val="00A4399E"/>
    <w:rsid w:val="00A43CF8"/>
    <w:rsid w:val="00A44C2F"/>
    <w:rsid w:val="00A44EC2"/>
    <w:rsid w:val="00A45164"/>
    <w:rsid w:val="00A45B74"/>
    <w:rsid w:val="00A45C8A"/>
    <w:rsid w:val="00A46B90"/>
    <w:rsid w:val="00A46D76"/>
    <w:rsid w:val="00A470E9"/>
    <w:rsid w:val="00A4751E"/>
    <w:rsid w:val="00A47AE4"/>
    <w:rsid w:val="00A501FC"/>
    <w:rsid w:val="00A50CD3"/>
    <w:rsid w:val="00A51754"/>
    <w:rsid w:val="00A5176E"/>
    <w:rsid w:val="00A51A0D"/>
    <w:rsid w:val="00A51E79"/>
    <w:rsid w:val="00A51E8B"/>
    <w:rsid w:val="00A51F65"/>
    <w:rsid w:val="00A524A3"/>
    <w:rsid w:val="00A52E15"/>
    <w:rsid w:val="00A52E1D"/>
    <w:rsid w:val="00A52FCB"/>
    <w:rsid w:val="00A546E4"/>
    <w:rsid w:val="00A5485B"/>
    <w:rsid w:val="00A54E2E"/>
    <w:rsid w:val="00A55A83"/>
    <w:rsid w:val="00A5640D"/>
    <w:rsid w:val="00A56421"/>
    <w:rsid w:val="00A56C57"/>
    <w:rsid w:val="00A57E79"/>
    <w:rsid w:val="00A57FEB"/>
    <w:rsid w:val="00A60054"/>
    <w:rsid w:val="00A61499"/>
    <w:rsid w:val="00A6173C"/>
    <w:rsid w:val="00A6230D"/>
    <w:rsid w:val="00A626EB"/>
    <w:rsid w:val="00A62A77"/>
    <w:rsid w:val="00A62AE3"/>
    <w:rsid w:val="00A630EA"/>
    <w:rsid w:val="00A63483"/>
    <w:rsid w:val="00A64F8E"/>
    <w:rsid w:val="00A657D7"/>
    <w:rsid w:val="00A65C52"/>
    <w:rsid w:val="00A65CFC"/>
    <w:rsid w:val="00A660AC"/>
    <w:rsid w:val="00A661E3"/>
    <w:rsid w:val="00A66781"/>
    <w:rsid w:val="00A668BA"/>
    <w:rsid w:val="00A6792C"/>
    <w:rsid w:val="00A67CB0"/>
    <w:rsid w:val="00A67E6C"/>
    <w:rsid w:val="00A70422"/>
    <w:rsid w:val="00A7048C"/>
    <w:rsid w:val="00A70B5C"/>
    <w:rsid w:val="00A71B99"/>
    <w:rsid w:val="00A72733"/>
    <w:rsid w:val="00A72D07"/>
    <w:rsid w:val="00A73119"/>
    <w:rsid w:val="00A739D0"/>
    <w:rsid w:val="00A74C3E"/>
    <w:rsid w:val="00A7503E"/>
    <w:rsid w:val="00A750AE"/>
    <w:rsid w:val="00A756EE"/>
    <w:rsid w:val="00A758D1"/>
    <w:rsid w:val="00A761D4"/>
    <w:rsid w:val="00A764BB"/>
    <w:rsid w:val="00A768D7"/>
    <w:rsid w:val="00A76F58"/>
    <w:rsid w:val="00A76FF9"/>
    <w:rsid w:val="00A77849"/>
    <w:rsid w:val="00A77B6A"/>
    <w:rsid w:val="00A77DDD"/>
    <w:rsid w:val="00A77EC4"/>
    <w:rsid w:val="00A8035F"/>
    <w:rsid w:val="00A80CEF"/>
    <w:rsid w:val="00A80D2B"/>
    <w:rsid w:val="00A80F03"/>
    <w:rsid w:val="00A81019"/>
    <w:rsid w:val="00A812A6"/>
    <w:rsid w:val="00A8186D"/>
    <w:rsid w:val="00A8211F"/>
    <w:rsid w:val="00A821A2"/>
    <w:rsid w:val="00A830FA"/>
    <w:rsid w:val="00A83E1D"/>
    <w:rsid w:val="00A845B7"/>
    <w:rsid w:val="00A84737"/>
    <w:rsid w:val="00A84AD3"/>
    <w:rsid w:val="00A85B94"/>
    <w:rsid w:val="00A85EFB"/>
    <w:rsid w:val="00A8650A"/>
    <w:rsid w:val="00A86D35"/>
    <w:rsid w:val="00A86FC1"/>
    <w:rsid w:val="00A870C5"/>
    <w:rsid w:val="00A87372"/>
    <w:rsid w:val="00A87D70"/>
    <w:rsid w:val="00A90628"/>
    <w:rsid w:val="00A91D9A"/>
    <w:rsid w:val="00A925B9"/>
    <w:rsid w:val="00A926F0"/>
    <w:rsid w:val="00A92879"/>
    <w:rsid w:val="00A92E5C"/>
    <w:rsid w:val="00A93210"/>
    <w:rsid w:val="00A9404B"/>
    <w:rsid w:val="00A9442A"/>
    <w:rsid w:val="00A95330"/>
    <w:rsid w:val="00A96461"/>
    <w:rsid w:val="00A966FA"/>
    <w:rsid w:val="00AA016F"/>
    <w:rsid w:val="00AA017D"/>
    <w:rsid w:val="00AA12DA"/>
    <w:rsid w:val="00AA1DA8"/>
    <w:rsid w:val="00AA1ED6"/>
    <w:rsid w:val="00AA1F23"/>
    <w:rsid w:val="00AA2261"/>
    <w:rsid w:val="00AA2C59"/>
    <w:rsid w:val="00AA3026"/>
    <w:rsid w:val="00AA3966"/>
    <w:rsid w:val="00AA3EE0"/>
    <w:rsid w:val="00AA43A7"/>
    <w:rsid w:val="00AA4C15"/>
    <w:rsid w:val="00AA51D6"/>
    <w:rsid w:val="00AA5233"/>
    <w:rsid w:val="00AA5B5F"/>
    <w:rsid w:val="00AA635E"/>
    <w:rsid w:val="00AA6EB7"/>
    <w:rsid w:val="00AA6FA5"/>
    <w:rsid w:val="00AA714C"/>
    <w:rsid w:val="00AB0032"/>
    <w:rsid w:val="00AB0196"/>
    <w:rsid w:val="00AB0481"/>
    <w:rsid w:val="00AB0BC8"/>
    <w:rsid w:val="00AB0BCF"/>
    <w:rsid w:val="00AB11CA"/>
    <w:rsid w:val="00AB14D9"/>
    <w:rsid w:val="00AB1F73"/>
    <w:rsid w:val="00AB27A4"/>
    <w:rsid w:val="00AB28B6"/>
    <w:rsid w:val="00AB2B38"/>
    <w:rsid w:val="00AB2FCC"/>
    <w:rsid w:val="00AB2FD1"/>
    <w:rsid w:val="00AB3169"/>
    <w:rsid w:val="00AB3B71"/>
    <w:rsid w:val="00AB41B5"/>
    <w:rsid w:val="00AB4AB8"/>
    <w:rsid w:val="00AB4F03"/>
    <w:rsid w:val="00AB568D"/>
    <w:rsid w:val="00AB56DA"/>
    <w:rsid w:val="00AB5BEF"/>
    <w:rsid w:val="00AB63D4"/>
    <w:rsid w:val="00AB655E"/>
    <w:rsid w:val="00AB688A"/>
    <w:rsid w:val="00AB6BEA"/>
    <w:rsid w:val="00AB6DE4"/>
    <w:rsid w:val="00AB7947"/>
    <w:rsid w:val="00AB7E4A"/>
    <w:rsid w:val="00AC007F"/>
    <w:rsid w:val="00AC0404"/>
    <w:rsid w:val="00AC0DF6"/>
    <w:rsid w:val="00AC2ECD"/>
    <w:rsid w:val="00AC3119"/>
    <w:rsid w:val="00AC371C"/>
    <w:rsid w:val="00AC431E"/>
    <w:rsid w:val="00AC48E7"/>
    <w:rsid w:val="00AC49FB"/>
    <w:rsid w:val="00AC4AC3"/>
    <w:rsid w:val="00AC4D84"/>
    <w:rsid w:val="00AC4D8A"/>
    <w:rsid w:val="00AC5194"/>
    <w:rsid w:val="00AC5A10"/>
    <w:rsid w:val="00AC5C6F"/>
    <w:rsid w:val="00AC6C95"/>
    <w:rsid w:val="00AC7783"/>
    <w:rsid w:val="00AC7ACB"/>
    <w:rsid w:val="00AD0207"/>
    <w:rsid w:val="00AD0643"/>
    <w:rsid w:val="00AD07D4"/>
    <w:rsid w:val="00AD08CA"/>
    <w:rsid w:val="00AD0AA3"/>
    <w:rsid w:val="00AD1405"/>
    <w:rsid w:val="00AD18B8"/>
    <w:rsid w:val="00AD1D9B"/>
    <w:rsid w:val="00AD2059"/>
    <w:rsid w:val="00AD32F9"/>
    <w:rsid w:val="00AD3561"/>
    <w:rsid w:val="00AD3713"/>
    <w:rsid w:val="00AD3725"/>
    <w:rsid w:val="00AD3F94"/>
    <w:rsid w:val="00AD3FBF"/>
    <w:rsid w:val="00AD44DB"/>
    <w:rsid w:val="00AD4A5A"/>
    <w:rsid w:val="00AD5412"/>
    <w:rsid w:val="00AD6369"/>
    <w:rsid w:val="00AD64B9"/>
    <w:rsid w:val="00AE0277"/>
    <w:rsid w:val="00AE0CEC"/>
    <w:rsid w:val="00AE12A6"/>
    <w:rsid w:val="00AE1BAD"/>
    <w:rsid w:val="00AE1BFE"/>
    <w:rsid w:val="00AE27AC"/>
    <w:rsid w:val="00AE2C58"/>
    <w:rsid w:val="00AE31F6"/>
    <w:rsid w:val="00AE40E0"/>
    <w:rsid w:val="00AE4BAB"/>
    <w:rsid w:val="00AE4DBA"/>
    <w:rsid w:val="00AE4F07"/>
    <w:rsid w:val="00AE5174"/>
    <w:rsid w:val="00AE56E6"/>
    <w:rsid w:val="00AE6A1C"/>
    <w:rsid w:val="00AF01EF"/>
    <w:rsid w:val="00AF04D0"/>
    <w:rsid w:val="00AF0844"/>
    <w:rsid w:val="00AF14F8"/>
    <w:rsid w:val="00AF172B"/>
    <w:rsid w:val="00AF1872"/>
    <w:rsid w:val="00AF1C5D"/>
    <w:rsid w:val="00AF21FB"/>
    <w:rsid w:val="00AF2EA1"/>
    <w:rsid w:val="00AF2EDA"/>
    <w:rsid w:val="00AF337B"/>
    <w:rsid w:val="00AF3451"/>
    <w:rsid w:val="00AF34BA"/>
    <w:rsid w:val="00AF3564"/>
    <w:rsid w:val="00AF3A9E"/>
    <w:rsid w:val="00AF42D7"/>
    <w:rsid w:val="00AF44FA"/>
    <w:rsid w:val="00AF4D8D"/>
    <w:rsid w:val="00AF4F53"/>
    <w:rsid w:val="00AF552E"/>
    <w:rsid w:val="00AF5794"/>
    <w:rsid w:val="00AF5EC7"/>
    <w:rsid w:val="00AF6DF2"/>
    <w:rsid w:val="00AF7099"/>
    <w:rsid w:val="00B000AD"/>
    <w:rsid w:val="00B00478"/>
    <w:rsid w:val="00B00548"/>
    <w:rsid w:val="00B006FE"/>
    <w:rsid w:val="00B007CB"/>
    <w:rsid w:val="00B00FE5"/>
    <w:rsid w:val="00B01377"/>
    <w:rsid w:val="00B02AA9"/>
    <w:rsid w:val="00B02FA3"/>
    <w:rsid w:val="00B03B46"/>
    <w:rsid w:val="00B03D8E"/>
    <w:rsid w:val="00B0492B"/>
    <w:rsid w:val="00B04B19"/>
    <w:rsid w:val="00B04F74"/>
    <w:rsid w:val="00B05084"/>
    <w:rsid w:val="00B0515D"/>
    <w:rsid w:val="00B0595C"/>
    <w:rsid w:val="00B05C10"/>
    <w:rsid w:val="00B0651B"/>
    <w:rsid w:val="00B06FC5"/>
    <w:rsid w:val="00B077ED"/>
    <w:rsid w:val="00B121D1"/>
    <w:rsid w:val="00B12C33"/>
    <w:rsid w:val="00B12E66"/>
    <w:rsid w:val="00B12F5C"/>
    <w:rsid w:val="00B13985"/>
    <w:rsid w:val="00B14310"/>
    <w:rsid w:val="00B14696"/>
    <w:rsid w:val="00B14A51"/>
    <w:rsid w:val="00B14DC2"/>
    <w:rsid w:val="00B14FE0"/>
    <w:rsid w:val="00B157F9"/>
    <w:rsid w:val="00B15871"/>
    <w:rsid w:val="00B15FBC"/>
    <w:rsid w:val="00B161FA"/>
    <w:rsid w:val="00B20042"/>
    <w:rsid w:val="00B200BC"/>
    <w:rsid w:val="00B20256"/>
    <w:rsid w:val="00B20570"/>
    <w:rsid w:val="00B20D09"/>
    <w:rsid w:val="00B21DAD"/>
    <w:rsid w:val="00B22A5D"/>
    <w:rsid w:val="00B22EAE"/>
    <w:rsid w:val="00B2311A"/>
    <w:rsid w:val="00B23355"/>
    <w:rsid w:val="00B24975"/>
    <w:rsid w:val="00B24ACB"/>
    <w:rsid w:val="00B24DA6"/>
    <w:rsid w:val="00B25734"/>
    <w:rsid w:val="00B25B5D"/>
    <w:rsid w:val="00B25FF1"/>
    <w:rsid w:val="00B261EF"/>
    <w:rsid w:val="00B26866"/>
    <w:rsid w:val="00B26E56"/>
    <w:rsid w:val="00B26FAF"/>
    <w:rsid w:val="00B2763F"/>
    <w:rsid w:val="00B27AAC"/>
    <w:rsid w:val="00B30310"/>
    <w:rsid w:val="00B30497"/>
    <w:rsid w:val="00B306DF"/>
    <w:rsid w:val="00B3090E"/>
    <w:rsid w:val="00B30929"/>
    <w:rsid w:val="00B30C73"/>
    <w:rsid w:val="00B311C9"/>
    <w:rsid w:val="00B31667"/>
    <w:rsid w:val="00B31C85"/>
    <w:rsid w:val="00B32CEC"/>
    <w:rsid w:val="00B34335"/>
    <w:rsid w:val="00B34A37"/>
    <w:rsid w:val="00B35F0F"/>
    <w:rsid w:val="00B36F2B"/>
    <w:rsid w:val="00B370C3"/>
    <w:rsid w:val="00B372AA"/>
    <w:rsid w:val="00B37BB9"/>
    <w:rsid w:val="00B4004B"/>
    <w:rsid w:val="00B40445"/>
    <w:rsid w:val="00B40499"/>
    <w:rsid w:val="00B409E0"/>
    <w:rsid w:val="00B40E3C"/>
    <w:rsid w:val="00B40F7F"/>
    <w:rsid w:val="00B4103C"/>
    <w:rsid w:val="00B41888"/>
    <w:rsid w:val="00B41DEA"/>
    <w:rsid w:val="00B43269"/>
    <w:rsid w:val="00B437B1"/>
    <w:rsid w:val="00B44B0C"/>
    <w:rsid w:val="00B44F27"/>
    <w:rsid w:val="00B45933"/>
    <w:rsid w:val="00B45A52"/>
    <w:rsid w:val="00B45D41"/>
    <w:rsid w:val="00B46156"/>
    <w:rsid w:val="00B46175"/>
    <w:rsid w:val="00B461C5"/>
    <w:rsid w:val="00B470DD"/>
    <w:rsid w:val="00B47229"/>
    <w:rsid w:val="00B47265"/>
    <w:rsid w:val="00B474CD"/>
    <w:rsid w:val="00B47D0E"/>
    <w:rsid w:val="00B50DA0"/>
    <w:rsid w:val="00B5116B"/>
    <w:rsid w:val="00B5135E"/>
    <w:rsid w:val="00B51705"/>
    <w:rsid w:val="00B5200C"/>
    <w:rsid w:val="00B52051"/>
    <w:rsid w:val="00B521DA"/>
    <w:rsid w:val="00B52246"/>
    <w:rsid w:val="00B525DD"/>
    <w:rsid w:val="00B52B75"/>
    <w:rsid w:val="00B52D55"/>
    <w:rsid w:val="00B5308F"/>
    <w:rsid w:val="00B53481"/>
    <w:rsid w:val="00B538F2"/>
    <w:rsid w:val="00B5439F"/>
    <w:rsid w:val="00B548B7"/>
    <w:rsid w:val="00B553F8"/>
    <w:rsid w:val="00B55E6B"/>
    <w:rsid w:val="00B5604D"/>
    <w:rsid w:val="00B5609A"/>
    <w:rsid w:val="00B5658A"/>
    <w:rsid w:val="00B56CD1"/>
    <w:rsid w:val="00B5754F"/>
    <w:rsid w:val="00B610B5"/>
    <w:rsid w:val="00B612E0"/>
    <w:rsid w:val="00B61EC1"/>
    <w:rsid w:val="00B628BE"/>
    <w:rsid w:val="00B62D63"/>
    <w:rsid w:val="00B62EDD"/>
    <w:rsid w:val="00B6330E"/>
    <w:rsid w:val="00B638F0"/>
    <w:rsid w:val="00B64E34"/>
    <w:rsid w:val="00B65076"/>
    <w:rsid w:val="00B65355"/>
    <w:rsid w:val="00B65E13"/>
    <w:rsid w:val="00B664C7"/>
    <w:rsid w:val="00B66873"/>
    <w:rsid w:val="00B66981"/>
    <w:rsid w:val="00B66B0C"/>
    <w:rsid w:val="00B66B3C"/>
    <w:rsid w:val="00B67121"/>
    <w:rsid w:val="00B7187E"/>
    <w:rsid w:val="00B72515"/>
    <w:rsid w:val="00B72FCB"/>
    <w:rsid w:val="00B7359A"/>
    <w:rsid w:val="00B737B9"/>
    <w:rsid w:val="00B739F6"/>
    <w:rsid w:val="00B73F40"/>
    <w:rsid w:val="00B75381"/>
    <w:rsid w:val="00B75AF4"/>
    <w:rsid w:val="00B76272"/>
    <w:rsid w:val="00B767A0"/>
    <w:rsid w:val="00B772BF"/>
    <w:rsid w:val="00B77CD7"/>
    <w:rsid w:val="00B8004B"/>
    <w:rsid w:val="00B801C3"/>
    <w:rsid w:val="00B8149E"/>
    <w:rsid w:val="00B81578"/>
    <w:rsid w:val="00B81904"/>
    <w:rsid w:val="00B81A6C"/>
    <w:rsid w:val="00B81EE9"/>
    <w:rsid w:val="00B82414"/>
    <w:rsid w:val="00B8315E"/>
    <w:rsid w:val="00B83992"/>
    <w:rsid w:val="00B83A89"/>
    <w:rsid w:val="00B83B74"/>
    <w:rsid w:val="00B83C1F"/>
    <w:rsid w:val="00B84274"/>
    <w:rsid w:val="00B844FA"/>
    <w:rsid w:val="00B84DF2"/>
    <w:rsid w:val="00B85DE5"/>
    <w:rsid w:val="00B86693"/>
    <w:rsid w:val="00B87D86"/>
    <w:rsid w:val="00B90275"/>
    <w:rsid w:val="00B90299"/>
    <w:rsid w:val="00B90F6E"/>
    <w:rsid w:val="00B90F73"/>
    <w:rsid w:val="00B9141D"/>
    <w:rsid w:val="00B916BB"/>
    <w:rsid w:val="00B918A0"/>
    <w:rsid w:val="00B91BF2"/>
    <w:rsid w:val="00B91D06"/>
    <w:rsid w:val="00B91D40"/>
    <w:rsid w:val="00B924A7"/>
    <w:rsid w:val="00B9252E"/>
    <w:rsid w:val="00B93461"/>
    <w:rsid w:val="00B93B59"/>
    <w:rsid w:val="00B9406A"/>
    <w:rsid w:val="00B94412"/>
    <w:rsid w:val="00B949D9"/>
    <w:rsid w:val="00B955AE"/>
    <w:rsid w:val="00B95806"/>
    <w:rsid w:val="00B960EC"/>
    <w:rsid w:val="00B966E2"/>
    <w:rsid w:val="00B96B53"/>
    <w:rsid w:val="00B97513"/>
    <w:rsid w:val="00B978C1"/>
    <w:rsid w:val="00B978DF"/>
    <w:rsid w:val="00B97BCC"/>
    <w:rsid w:val="00BA0438"/>
    <w:rsid w:val="00BA0604"/>
    <w:rsid w:val="00BA0795"/>
    <w:rsid w:val="00BA0E49"/>
    <w:rsid w:val="00BA109C"/>
    <w:rsid w:val="00BA1576"/>
    <w:rsid w:val="00BA1D79"/>
    <w:rsid w:val="00BA2280"/>
    <w:rsid w:val="00BA2A08"/>
    <w:rsid w:val="00BA4527"/>
    <w:rsid w:val="00BA4B5B"/>
    <w:rsid w:val="00BA4B6B"/>
    <w:rsid w:val="00BA4CE4"/>
    <w:rsid w:val="00BA4E5F"/>
    <w:rsid w:val="00BA5609"/>
    <w:rsid w:val="00BA56D2"/>
    <w:rsid w:val="00BA56E5"/>
    <w:rsid w:val="00BA6D78"/>
    <w:rsid w:val="00BA76E0"/>
    <w:rsid w:val="00BA7B96"/>
    <w:rsid w:val="00BB1C08"/>
    <w:rsid w:val="00BB2212"/>
    <w:rsid w:val="00BB227E"/>
    <w:rsid w:val="00BB28CD"/>
    <w:rsid w:val="00BB2A25"/>
    <w:rsid w:val="00BB2ABA"/>
    <w:rsid w:val="00BB39C8"/>
    <w:rsid w:val="00BB3E31"/>
    <w:rsid w:val="00BB3FE4"/>
    <w:rsid w:val="00BB4F2A"/>
    <w:rsid w:val="00BB51E9"/>
    <w:rsid w:val="00BB5565"/>
    <w:rsid w:val="00BB5817"/>
    <w:rsid w:val="00BB687E"/>
    <w:rsid w:val="00BB6D38"/>
    <w:rsid w:val="00BB6E47"/>
    <w:rsid w:val="00BB6EF2"/>
    <w:rsid w:val="00BB768A"/>
    <w:rsid w:val="00BB7BD8"/>
    <w:rsid w:val="00BB7DDF"/>
    <w:rsid w:val="00BB7E24"/>
    <w:rsid w:val="00BC0B8C"/>
    <w:rsid w:val="00BC0C9F"/>
    <w:rsid w:val="00BC0FDC"/>
    <w:rsid w:val="00BC1014"/>
    <w:rsid w:val="00BC10D5"/>
    <w:rsid w:val="00BC159C"/>
    <w:rsid w:val="00BC1969"/>
    <w:rsid w:val="00BC22CF"/>
    <w:rsid w:val="00BC2C52"/>
    <w:rsid w:val="00BC2FA9"/>
    <w:rsid w:val="00BC3053"/>
    <w:rsid w:val="00BC3740"/>
    <w:rsid w:val="00BC37B9"/>
    <w:rsid w:val="00BC3856"/>
    <w:rsid w:val="00BC3F0A"/>
    <w:rsid w:val="00BC3FE2"/>
    <w:rsid w:val="00BC4187"/>
    <w:rsid w:val="00BC4570"/>
    <w:rsid w:val="00BC4A13"/>
    <w:rsid w:val="00BC4C3B"/>
    <w:rsid w:val="00BC4D2E"/>
    <w:rsid w:val="00BC5805"/>
    <w:rsid w:val="00BC5974"/>
    <w:rsid w:val="00BC5F9A"/>
    <w:rsid w:val="00BC6219"/>
    <w:rsid w:val="00BC69E5"/>
    <w:rsid w:val="00BC6C43"/>
    <w:rsid w:val="00BC706C"/>
    <w:rsid w:val="00BC720A"/>
    <w:rsid w:val="00BC747C"/>
    <w:rsid w:val="00BC74B2"/>
    <w:rsid w:val="00BC76A1"/>
    <w:rsid w:val="00BD13D8"/>
    <w:rsid w:val="00BD1FD2"/>
    <w:rsid w:val="00BD2121"/>
    <w:rsid w:val="00BD2BAA"/>
    <w:rsid w:val="00BD48AC"/>
    <w:rsid w:val="00BD4D8A"/>
    <w:rsid w:val="00BD4EAA"/>
    <w:rsid w:val="00BD5317"/>
    <w:rsid w:val="00BD5E3A"/>
    <w:rsid w:val="00BD5F1A"/>
    <w:rsid w:val="00BD7838"/>
    <w:rsid w:val="00BE055F"/>
    <w:rsid w:val="00BE1234"/>
    <w:rsid w:val="00BE17FF"/>
    <w:rsid w:val="00BE1A53"/>
    <w:rsid w:val="00BE1C7A"/>
    <w:rsid w:val="00BE21DD"/>
    <w:rsid w:val="00BE261E"/>
    <w:rsid w:val="00BE2961"/>
    <w:rsid w:val="00BE2D5E"/>
    <w:rsid w:val="00BE2FA6"/>
    <w:rsid w:val="00BE3213"/>
    <w:rsid w:val="00BE333F"/>
    <w:rsid w:val="00BE3BC9"/>
    <w:rsid w:val="00BE48FE"/>
    <w:rsid w:val="00BE4ECE"/>
    <w:rsid w:val="00BE5DFF"/>
    <w:rsid w:val="00BE5FDD"/>
    <w:rsid w:val="00BE6710"/>
    <w:rsid w:val="00BE67A9"/>
    <w:rsid w:val="00BE69E7"/>
    <w:rsid w:val="00BE72E1"/>
    <w:rsid w:val="00BE7406"/>
    <w:rsid w:val="00BE7603"/>
    <w:rsid w:val="00BE7835"/>
    <w:rsid w:val="00BE7ED2"/>
    <w:rsid w:val="00BF00F7"/>
    <w:rsid w:val="00BF0DC0"/>
    <w:rsid w:val="00BF0E81"/>
    <w:rsid w:val="00BF0F98"/>
    <w:rsid w:val="00BF16FE"/>
    <w:rsid w:val="00BF2508"/>
    <w:rsid w:val="00BF27C3"/>
    <w:rsid w:val="00BF3003"/>
    <w:rsid w:val="00BF3095"/>
    <w:rsid w:val="00BF31B7"/>
    <w:rsid w:val="00BF3279"/>
    <w:rsid w:val="00BF4A36"/>
    <w:rsid w:val="00BF4F04"/>
    <w:rsid w:val="00BF518C"/>
    <w:rsid w:val="00BF678B"/>
    <w:rsid w:val="00BF74C7"/>
    <w:rsid w:val="00BF7805"/>
    <w:rsid w:val="00BF7916"/>
    <w:rsid w:val="00C006B6"/>
    <w:rsid w:val="00C00EEC"/>
    <w:rsid w:val="00C015F1"/>
    <w:rsid w:val="00C01E88"/>
    <w:rsid w:val="00C01F33"/>
    <w:rsid w:val="00C02375"/>
    <w:rsid w:val="00C02454"/>
    <w:rsid w:val="00C02527"/>
    <w:rsid w:val="00C02CC6"/>
    <w:rsid w:val="00C02E20"/>
    <w:rsid w:val="00C02E65"/>
    <w:rsid w:val="00C0368F"/>
    <w:rsid w:val="00C04034"/>
    <w:rsid w:val="00C04045"/>
    <w:rsid w:val="00C040F7"/>
    <w:rsid w:val="00C0415B"/>
    <w:rsid w:val="00C044AB"/>
    <w:rsid w:val="00C049C0"/>
    <w:rsid w:val="00C04EF5"/>
    <w:rsid w:val="00C0520F"/>
    <w:rsid w:val="00C05706"/>
    <w:rsid w:val="00C05BC6"/>
    <w:rsid w:val="00C06248"/>
    <w:rsid w:val="00C06FA4"/>
    <w:rsid w:val="00C07167"/>
    <w:rsid w:val="00C07377"/>
    <w:rsid w:val="00C074B6"/>
    <w:rsid w:val="00C10478"/>
    <w:rsid w:val="00C104CD"/>
    <w:rsid w:val="00C11274"/>
    <w:rsid w:val="00C12107"/>
    <w:rsid w:val="00C133B2"/>
    <w:rsid w:val="00C14078"/>
    <w:rsid w:val="00C142FA"/>
    <w:rsid w:val="00C14A90"/>
    <w:rsid w:val="00C14AB9"/>
    <w:rsid w:val="00C14D4B"/>
    <w:rsid w:val="00C15153"/>
    <w:rsid w:val="00C154BB"/>
    <w:rsid w:val="00C159E9"/>
    <w:rsid w:val="00C15F04"/>
    <w:rsid w:val="00C16055"/>
    <w:rsid w:val="00C162F7"/>
    <w:rsid w:val="00C17DAD"/>
    <w:rsid w:val="00C17EAB"/>
    <w:rsid w:val="00C17FBE"/>
    <w:rsid w:val="00C20CA2"/>
    <w:rsid w:val="00C20E55"/>
    <w:rsid w:val="00C20F08"/>
    <w:rsid w:val="00C2107B"/>
    <w:rsid w:val="00C22B89"/>
    <w:rsid w:val="00C22C5B"/>
    <w:rsid w:val="00C22FF6"/>
    <w:rsid w:val="00C232B1"/>
    <w:rsid w:val="00C23D00"/>
    <w:rsid w:val="00C24761"/>
    <w:rsid w:val="00C26394"/>
    <w:rsid w:val="00C268E6"/>
    <w:rsid w:val="00C2768E"/>
    <w:rsid w:val="00C279B5"/>
    <w:rsid w:val="00C279DB"/>
    <w:rsid w:val="00C27C45"/>
    <w:rsid w:val="00C27D49"/>
    <w:rsid w:val="00C30E0A"/>
    <w:rsid w:val="00C3126D"/>
    <w:rsid w:val="00C32085"/>
    <w:rsid w:val="00C3254D"/>
    <w:rsid w:val="00C3359C"/>
    <w:rsid w:val="00C33789"/>
    <w:rsid w:val="00C3394E"/>
    <w:rsid w:val="00C33FAA"/>
    <w:rsid w:val="00C3479E"/>
    <w:rsid w:val="00C34F1D"/>
    <w:rsid w:val="00C34F30"/>
    <w:rsid w:val="00C35219"/>
    <w:rsid w:val="00C3719D"/>
    <w:rsid w:val="00C371B5"/>
    <w:rsid w:val="00C378CC"/>
    <w:rsid w:val="00C37CB2"/>
    <w:rsid w:val="00C40721"/>
    <w:rsid w:val="00C40FBD"/>
    <w:rsid w:val="00C4113D"/>
    <w:rsid w:val="00C411BD"/>
    <w:rsid w:val="00C41A21"/>
    <w:rsid w:val="00C41CBC"/>
    <w:rsid w:val="00C429C4"/>
    <w:rsid w:val="00C434CD"/>
    <w:rsid w:val="00C43F27"/>
    <w:rsid w:val="00C444FD"/>
    <w:rsid w:val="00C445D1"/>
    <w:rsid w:val="00C4642D"/>
    <w:rsid w:val="00C46A3D"/>
    <w:rsid w:val="00C473A5"/>
    <w:rsid w:val="00C47AD7"/>
    <w:rsid w:val="00C47D9D"/>
    <w:rsid w:val="00C50592"/>
    <w:rsid w:val="00C51021"/>
    <w:rsid w:val="00C516AF"/>
    <w:rsid w:val="00C52659"/>
    <w:rsid w:val="00C52879"/>
    <w:rsid w:val="00C528C5"/>
    <w:rsid w:val="00C52A1B"/>
    <w:rsid w:val="00C535FD"/>
    <w:rsid w:val="00C54995"/>
    <w:rsid w:val="00C54D41"/>
    <w:rsid w:val="00C55973"/>
    <w:rsid w:val="00C55D3E"/>
    <w:rsid w:val="00C562E6"/>
    <w:rsid w:val="00C564A3"/>
    <w:rsid w:val="00C565D2"/>
    <w:rsid w:val="00C565FF"/>
    <w:rsid w:val="00C569DB"/>
    <w:rsid w:val="00C57029"/>
    <w:rsid w:val="00C577CA"/>
    <w:rsid w:val="00C57A5D"/>
    <w:rsid w:val="00C57F67"/>
    <w:rsid w:val="00C600C5"/>
    <w:rsid w:val="00C60459"/>
    <w:rsid w:val="00C605D5"/>
    <w:rsid w:val="00C60695"/>
    <w:rsid w:val="00C60783"/>
    <w:rsid w:val="00C60EA2"/>
    <w:rsid w:val="00C613D2"/>
    <w:rsid w:val="00C61D9B"/>
    <w:rsid w:val="00C620BF"/>
    <w:rsid w:val="00C629B2"/>
    <w:rsid w:val="00C62F59"/>
    <w:rsid w:val="00C634F0"/>
    <w:rsid w:val="00C638AC"/>
    <w:rsid w:val="00C64672"/>
    <w:rsid w:val="00C6469F"/>
    <w:rsid w:val="00C64C87"/>
    <w:rsid w:val="00C65406"/>
    <w:rsid w:val="00C65DDD"/>
    <w:rsid w:val="00C65EE6"/>
    <w:rsid w:val="00C666EE"/>
    <w:rsid w:val="00C66AA5"/>
    <w:rsid w:val="00C672B7"/>
    <w:rsid w:val="00C67707"/>
    <w:rsid w:val="00C67AEA"/>
    <w:rsid w:val="00C70697"/>
    <w:rsid w:val="00C708F3"/>
    <w:rsid w:val="00C70A83"/>
    <w:rsid w:val="00C70EDA"/>
    <w:rsid w:val="00C719F4"/>
    <w:rsid w:val="00C72093"/>
    <w:rsid w:val="00C72121"/>
    <w:rsid w:val="00C729EA"/>
    <w:rsid w:val="00C72D55"/>
    <w:rsid w:val="00C72E57"/>
    <w:rsid w:val="00C72EF4"/>
    <w:rsid w:val="00C73127"/>
    <w:rsid w:val="00C738E1"/>
    <w:rsid w:val="00C73916"/>
    <w:rsid w:val="00C7397F"/>
    <w:rsid w:val="00C73E66"/>
    <w:rsid w:val="00C74385"/>
    <w:rsid w:val="00C744FE"/>
    <w:rsid w:val="00C753F7"/>
    <w:rsid w:val="00C75D2F"/>
    <w:rsid w:val="00C75E5C"/>
    <w:rsid w:val="00C7602C"/>
    <w:rsid w:val="00C767BE"/>
    <w:rsid w:val="00C76BBE"/>
    <w:rsid w:val="00C76E3C"/>
    <w:rsid w:val="00C76F57"/>
    <w:rsid w:val="00C77852"/>
    <w:rsid w:val="00C8039D"/>
    <w:rsid w:val="00C81568"/>
    <w:rsid w:val="00C81EA2"/>
    <w:rsid w:val="00C8207A"/>
    <w:rsid w:val="00C82397"/>
    <w:rsid w:val="00C8294D"/>
    <w:rsid w:val="00C8314F"/>
    <w:rsid w:val="00C8364F"/>
    <w:rsid w:val="00C83DDD"/>
    <w:rsid w:val="00C83E0C"/>
    <w:rsid w:val="00C846FF"/>
    <w:rsid w:val="00C8601B"/>
    <w:rsid w:val="00C866F0"/>
    <w:rsid w:val="00C8684C"/>
    <w:rsid w:val="00C86A4E"/>
    <w:rsid w:val="00C86E3A"/>
    <w:rsid w:val="00C9027A"/>
    <w:rsid w:val="00C90416"/>
    <w:rsid w:val="00C9068E"/>
    <w:rsid w:val="00C90697"/>
    <w:rsid w:val="00C90D53"/>
    <w:rsid w:val="00C917E0"/>
    <w:rsid w:val="00C91DC3"/>
    <w:rsid w:val="00C91E3B"/>
    <w:rsid w:val="00C92635"/>
    <w:rsid w:val="00C92AA0"/>
    <w:rsid w:val="00C92C0F"/>
    <w:rsid w:val="00C934B3"/>
    <w:rsid w:val="00C93814"/>
    <w:rsid w:val="00C93C4B"/>
    <w:rsid w:val="00C93D8E"/>
    <w:rsid w:val="00C944AB"/>
    <w:rsid w:val="00C9463E"/>
    <w:rsid w:val="00C947D3"/>
    <w:rsid w:val="00C948C9"/>
    <w:rsid w:val="00C95B40"/>
    <w:rsid w:val="00C96114"/>
    <w:rsid w:val="00C97C43"/>
    <w:rsid w:val="00CA08D7"/>
    <w:rsid w:val="00CA12BC"/>
    <w:rsid w:val="00CA175E"/>
    <w:rsid w:val="00CA189E"/>
    <w:rsid w:val="00CA1ED8"/>
    <w:rsid w:val="00CA1F32"/>
    <w:rsid w:val="00CA3053"/>
    <w:rsid w:val="00CA4C27"/>
    <w:rsid w:val="00CA598C"/>
    <w:rsid w:val="00CA618C"/>
    <w:rsid w:val="00CA655D"/>
    <w:rsid w:val="00CA7474"/>
    <w:rsid w:val="00CA7E59"/>
    <w:rsid w:val="00CB067E"/>
    <w:rsid w:val="00CB0AA1"/>
    <w:rsid w:val="00CB16DD"/>
    <w:rsid w:val="00CB16E5"/>
    <w:rsid w:val="00CB178A"/>
    <w:rsid w:val="00CB1D18"/>
    <w:rsid w:val="00CB1F63"/>
    <w:rsid w:val="00CB220B"/>
    <w:rsid w:val="00CB22C6"/>
    <w:rsid w:val="00CB2394"/>
    <w:rsid w:val="00CB2C82"/>
    <w:rsid w:val="00CB4006"/>
    <w:rsid w:val="00CB58B3"/>
    <w:rsid w:val="00CB5F56"/>
    <w:rsid w:val="00CB7170"/>
    <w:rsid w:val="00CB72CD"/>
    <w:rsid w:val="00CC02A1"/>
    <w:rsid w:val="00CC040E"/>
    <w:rsid w:val="00CC111F"/>
    <w:rsid w:val="00CC1550"/>
    <w:rsid w:val="00CC17B7"/>
    <w:rsid w:val="00CC1DBF"/>
    <w:rsid w:val="00CC2011"/>
    <w:rsid w:val="00CC2486"/>
    <w:rsid w:val="00CC2C49"/>
    <w:rsid w:val="00CC2EBE"/>
    <w:rsid w:val="00CC3A40"/>
    <w:rsid w:val="00CC3EA0"/>
    <w:rsid w:val="00CC40E6"/>
    <w:rsid w:val="00CC41B7"/>
    <w:rsid w:val="00CC43F6"/>
    <w:rsid w:val="00CC457E"/>
    <w:rsid w:val="00CC4C47"/>
    <w:rsid w:val="00CC4FC2"/>
    <w:rsid w:val="00CC5224"/>
    <w:rsid w:val="00CC5C5B"/>
    <w:rsid w:val="00CC6113"/>
    <w:rsid w:val="00CC6358"/>
    <w:rsid w:val="00CC6714"/>
    <w:rsid w:val="00CC7B45"/>
    <w:rsid w:val="00CC7C3C"/>
    <w:rsid w:val="00CD0040"/>
    <w:rsid w:val="00CD05FA"/>
    <w:rsid w:val="00CD0725"/>
    <w:rsid w:val="00CD093D"/>
    <w:rsid w:val="00CD1188"/>
    <w:rsid w:val="00CD135D"/>
    <w:rsid w:val="00CD1BAC"/>
    <w:rsid w:val="00CD2849"/>
    <w:rsid w:val="00CD2AF9"/>
    <w:rsid w:val="00CD2ED1"/>
    <w:rsid w:val="00CD2FC0"/>
    <w:rsid w:val="00CD2FD2"/>
    <w:rsid w:val="00CD319A"/>
    <w:rsid w:val="00CD337B"/>
    <w:rsid w:val="00CD368F"/>
    <w:rsid w:val="00CD4FA9"/>
    <w:rsid w:val="00CD5A6B"/>
    <w:rsid w:val="00CD5AA4"/>
    <w:rsid w:val="00CD5F8B"/>
    <w:rsid w:val="00CD6607"/>
    <w:rsid w:val="00CD6E67"/>
    <w:rsid w:val="00CD738E"/>
    <w:rsid w:val="00CD754E"/>
    <w:rsid w:val="00CD75F6"/>
    <w:rsid w:val="00CD7727"/>
    <w:rsid w:val="00CE0424"/>
    <w:rsid w:val="00CE0FAC"/>
    <w:rsid w:val="00CE16AA"/>
    <w:rsid w:val="00CE1E62"/>
    <w:rsid w:val="00CE227C"/>
    <w:rsid w:val="00CE246B"/>
    <w:rsid w:val="00CE2F31"/>
    <w:rsid w:val="00CE3C52"/>
    <w:rsid w:val="00CE44B6"/>
    <w:rsid w:val="00CE51C3"/>
    <w:rsid w:val="00CE54B7"/>
    <w:rsid w:val="00CE5F2A"/>
    <w:rsid w:val="00CE61CB"/>
    <w:rsid w:val="00CE685A"/>
    <w:rsid w:val="00CE706A"/>
    <w:rsid w:val="00CE749A"/>
    <w:rsid w:val="00CE7561"/>
    <w:rsid w:val="00CF03AF"/>
    <w:rsid w:val="00CF0592"/>
    <w:rsid w:val="00CF0C15"/>
    <w:rsid w:val="00CF0C60"/>
    <w:rsid w:val="00CF0E05"/>
    <w:rsid w:val="00CF12B1"/>
    <w:rsid w:val="00CF1354"/>
    <w:rsid w:val="00CF1BD5"/>
    <w:rsid w:val="00CF1F74"/>
    <w:rsid w:val="00CF2296"/>
    <w:rsid w:val="00CF2A23"/>
    <w:rsid w:val="00CF2AB6"/>
    <w:rsid w:val="00CF3903"/>
    <w:rsid w:val="00CF3B1F"/>
    <w:rsid w:val="00CF3BF6"/>
    <w:rsid w:val="00CF3E35"/>
    <w:rsid w:val="00CF431C"/>
    <w:rsid w:val="00CF4A1C"/>
    <w:rsid w:val="00CF4EC6"/>
    <w:rsid w:val="00CF5324"/>
    <w:rsid w:val="00CF54FB"/>
    <w:rsid w:val="00CF621F"/>
    <w:rsid w:val="00CF625B"/>
    <w:rsid w:val="00CF687E"/>
    <w:rsid w:val="00CF7107"/>
    <w:rsid w:val="00CF726F"/>
    <w:rsid w:val="00CF75E6"/>
    <w:rsid w:val="00CF7F8D"/>
    <w:rsid w:val="00D00F19"/>
    <w:rsid w:val="00D0106F"/>
    <w:rsid w:val="00D01155"/>
    <w:rsid w:val="00D011C4"/>
    <w:rsid w:val="00D015A7"/>
    <w:rsid w:val="00D021BA"/>
    <w:rsid w:val="00D02411"/>
    <w:rsid w:val="00D029D3"/>
    <w:rsid w:val="00D03031"/>
    <w:rsid w:val="00D031D8"/>
    <w:rsid w:val="00D0349B"/>
    <w:rsid w:val="00D03553"/>
    <w:rsid w:val="00D03783"/>
    <w:rsid w:val="00D03B6B"/>
    <w:rsid w:val="00D040D8"/>
    <w:rsid w:val="00D042DF"/>
    <w:rsid w:val="00D04B99"/>
    <w:rsid w:val="00D04E38"/>
    <w:rsid w:val="00D054D0"/>
    <w:rsid w:val="00D05543"/>
    <w:rsid w:val="00D05C4F"/>
    <w:rsid w:val="00D05FAB"/>
    <w:rsid w:val="00D0710A"/>
    <w:rsid w:val="00D10249"/>
    <w:rsid w:val="00D115C3"/>
    <w:rsid w:val="00D11897"/>
    <w:rsid w:val="00D11E38"/>
    <w:rsid w:val="00D12D4A"/>
    <w:rsid w:val="00D12D98"/>
    <w:rsid w:val="00D1310A"/>
    <w:rsid w:val="00D13135"/>
    <w:rsid w:val="00D13855"/>
    <w:rsid w:val="00D13E4E"/>
    <w:rsid w:val="00D15481"/>
    <w:rsid w:val="00D15785"/>
    <w:rsid w:val="00D16B58"/>
    <w:rsid w:val="00D16C55"/>
    <w:rsid w:val="00D17568"/>
    <w:rsid w:val="00D17581"/>
    <w:rsid w:val="00D177FA"/>
    <w:rsid w:val="00D212C8"/>
    <w:rsid w:val="00D219D5"/>
    <w:rsid w:val="00D21AF3"/>
    <w:rsid w:val="00D225E7"/>
    <w:rsid w:val="00D22CC5"/>
    <w:rsid w:val="00D22D18"/>
    <w:rsid w:val="00D239A7"/>
    <w:rsid w:val="00D23A3F"/>
    <w:rsid w:val="00D23DEF"/>
    <w:rsid w:val="00D23F47"/>
    <w:rsid w:val="00D24AA4"/>
    <w:rsid w:val="00D24D87"/>
    <w:rsid w:val="00D26736"/>
    <w:rsid w:val="00D2686E"/>
    <w:rsid w:val="00D26AE1"/>
    <w:rsid w:val="00D26BFF"/>
    <w:rsid w:val="00D26EEF"/>
    <w:rsid w:val="00D274C2"/>
    <w:rsid w:val="00D27597"/>
    <w:rsid w:val="00D27B78"/>
    <w:rsid w:val="00D301F8"/>
    <w:rsid w:val="00D30C04"/>
    <w:rsid w:val="00D30F6C"/>
    <w:rsid w:val="00D32054"/>
    <w:rsid w:val="00D32DBE"/>
    <w:rsid w:val="00D34100"/>
    <w:rsid w:val="00D34847"/>
    <w:rsid w:val="00D3583E"/>
    <w:rsid w:val="00D35AC1"/>
    <w:rsid w:val="00D36564"/>
    <w:rsid w:val="00D36E71"/>
    <w:rsid w:val="00D36F8C"/>
    <w:rsid w:val="00D37D87"/>
    <w:rsid w:val="00D400CC"/>
    <w:rsid w:val="00D40884"/>
    <w:rsid w:val="00D40B33"/>
    <w:rsid w:val="00D40F67"/>
    <w:rsid w:val="00D4107E"/>
    <w:rsid w:val="00D4158B"/>
    <w:rsid w:val="00D41654"/>
    <w:rsid w:val="00D418B2"/>
    <w:rsid w:val="00D41A7F"/>
    <w:rsid w:val="00D41FE4"/>
    <w:rsid w:val="00D42446"/>
    <w:rsid w:val="00D42653"/>
    <w:rsid w:val="00D4318F"/>
    <w:rsid w:val="00D438BF"/>
    <w:rsid w:val="00D440F8"/>
    <w:rsid w:val="00D4428D"/>
    <w:rsid w:val="00D4509D"/>
    <w:rsid w:val="00D46D81"/>
    <w:rsid w:val="00D47084"/>
    <w:rsid w:val="00D509AA"/>
    <w:rsid w:val="00D50C28"/>
    <w:rsid w:val="00D519BA"/>
    <w:rsid w:val="00D51B68"/>
    <w:rsid w:val="00D52056"/>
    <w:rsid w:val="00D5216E"/>
    <w:rsid w:val="00D52840"/>
    <w:rsid w:val="00D528A5"/>
    <w:rsid w:val="00D535A3"/>
    <w:rsid w:val="00D5462A"/>
    <w:rsid w:val="00D546FF"/>
    <w:rsid w:val="00D5576B"/>
    <w:rsid w:val="00D55AD5"/>
    <w:rsid w:val="00D56042"/>
    <w:rsid w:val="00D56274"/>
    <w:rsid w:val="00D56BC8"/>
    <w:rsid w:val="00D56FBA"/>
    <w:rsid w:val="00D576CA"/>
    <w:rsid w:val="00D57BFF"/>
    <w:rsid w:val="00D57CF0"/>
    <w:rsid w:val="00D602C0"/>
    <w:rsid w:val="00D610A3"/>
    <w:rsid w:val="00D61AF5"/>
    <w:rsid w:val="00D62272"/>
    <w:rsid w:val="00D6263B"/>
    <w:rsid w:val="00D627B0"/>
    <w:rsid w:val="00D62906"/>
    <w:rsid w:val="00D63DBD"/>
    <w:rsid w:val="00D652B5"/>
    <w:rsid w:val="00D6561A"/>
    <w:rsid w:val="00D6566B"/>
    <w:rsid w:val="00D66155"/>
    <w:rsid w:val="00D6704B"/>
    <w:rsid w:val="00D67561"/>
    <w:rsid w:val="00D701AF"/>
    <w:rsid w:val="00D708B0"/>
    <w:rsid w:val="00D70A10"/>
    <w:rsid w:val="00D70B1F"/>
    <w:rsid w:val="00D70DEB"/>
    <w:rsid w:val="00D70EDA"/>
    <w:rsid w:val="00D717B3"/>
    <w:rsid w:val="00D719FF"/>
    <w:rsid w:val="00D72E49"/>
    <w:rsid w:val="00D73B18"/>
    <w:rsid w:val="00D74146"/>
    <w:rsid w:val="00D742A8"/>
    <w:rsid w:val="00D74D87"/>
    <w:rsid w:val="00D762AB"/>
    <w:rsid w:val="00D762F6"/>
    <w:rsid w:val="00D7706C"/>
    <w:rsid w:val="00D771C8"/>
    <w:rsid w:val="00D777DF"/>
    <w:rsid w:val="00D77B1D"/>
    <w:rsid w:val="00D801E9"/>
    <w:rsid w:val="00D8021F"/>
    <w:rsid w:val="00D80383"/>
    <w:rsid w:val="00D80932"/>
    <w:rsid w:val="00D819B0"/>
    <w:rsid w:val="00D823C6"/>
    <w:rsid w:val="00D82F8A"/>
    <w:rsid w:val="00D8327F"/>
    <w:rsid w:val="00D832F9"/>
    <w:rsid w:val="00D84344"/>
    <w:rsid w:val="00D846B3"/>
    <w:rsid w:val="00D84951"/>
    <w:rsid w:val="00D84A6F"/>
    <w:rsid w:val="00D84A9E"/>
    <w:rsid w:val="00D84AF7"/>
    <w:rsid w:val="00D8576F"/>
    <w:rsid w:val="00D86A0B"/>
    <w:rsid w:val="00D86CA3"/>
    <w:rsid w:val="00D871CE"/>
    <w:rsid w:val="00D87FC1"/>
    <w:rsid w:val="00D91564"/>
    <w:rsid w:val="00D916B9"/>
    <w:rsid w:val="00D9196D"/>
    <w:rsid w:val="00D91A8D"/>
    <w:rsid w:val="00D91F39"/>
    <w:rsid w:val="00D9207C"/>
    <w:rsid w:val="00D9249B"/>
    <w:rsid w:val="00D9268A"/>
    <w:rsid w:val="00D92982"/>
    <w:rsid w:val="00D92EC4"/>
    <w:rsid w:val="00D939B3"/>
    <w:rsid w:val="00D93A71"/>
    <w:rsid w:val="00D945F3"/>
    <w:rsid w:val="00D951C0"/>
    <w:rsid w:val="00D95977"/>
    <w:rsid w:val="00D95A22"/>
    <w:rsid w:val="00D9608E"/>
    <w:rsid w:val="00D96708"/>
    <w:rsid w:val="00D9683B"/>
    <w:rsid w:val="00DA00B2"/>
    <w:rsid w:val="00DA08AA"/>
    <w:rsid w:val="00DA0A37"/>
    <w:rsid w:val="00DA1B90"/>
    <w:rsid w:val="00DA1DA1"/>
    <w:rsid w:val="00DA204F"/>
    <w:rsid w:val="00DA249B"/>
    <w:rsid w:val="00DA2A8A"/>
    <w:rsid w:val="00DA2E50"/>
    <w:rsid w:val="00DA305E"/>
    <w:rsid w:val="00DA3BAD"/>
    <w:rsid w:val="00DA4333"/>
    <w:rsid w:val="00DA440F"/>
    <w:rsid w:val="00DA46CD"/>
    <w:rsid w:val="00DA48ED"/>
    <w:rsid w:val="00DA4C5D"/>
    <w:rsid w:val="00DA50CD"/>
    <w:rsid w:val="00DA5417"/>
    <w:rsid w:val="00DA56E8"/>
    <w:rsid w:val="00DA57BE"/>
    <w:rsid w:val="00DA58BB"/>
    <w:rsid w:val="00DA62D3"/>
    <w:rsid w:val="00DA65B4"/>
    <w:rsid w:val="00DA6763"/>
    <w:rsid w:val="00DA7021"/>
    <w:rsid w:val="00DA7035"/>
    <w:rsid w:val="00DA711D"/>
    <w:rsid w:val="00DA753A"/>
    <w:rsid w:val="00DB04B0"/>
    <w:rsid w:val="00DB0A9F"/>
    <w:rsid w:val="00DB0DDA"/>
    <w:rsid w:val="00DB0F2B"/>
    <w:rsid w:val="00DB1A92"/>
    <w:rsid w:val="00DB1AD3"/>
    <w:rsid w:val="00DB1F21"/>
    <w:rsid w:val="00DB208F"/>
    <w:rsid w:val="00DB209E"/>
    <w:rsid w:val="00DB2375"/>
    <w:rsid w:val="00DB30B8"/>
    <w:rsid w:val="00DB338C"/>
    <w:rsid w:val="00DB33A9"/>
    <w:rsid w:val="00DB3403"/>
    <w:rsid w:val="00DB34E6"/>
    <w:rsid w:val="00DB377D"/>
    <w:rsid w:val="00DB4DDA"/>
    <w:rsid w:val="00DB507F"/>
    <w:rsid w:val="00DB5B85"/>
    <w:rsid w:val="00DB5BD4"/>
    <w:rsid w:val="00DB69B7"/>
    <w:rsid w:val="00DB704A"/>
    <w:rsid w:val="00DB76C4"/>
    <w:rsid w:val="00DB7AAB"/>
    <w:rsid w:val="00DB7B5F"/>
    <w:rsid w:val="00DC05A6"/>
    <w:rsid w:val="00DC2CD0"/>
    <w:rsid w:val="00DC2D36"/>
    <w:rsid w:val="00DC39F9"/>
    <w:rsid w:val="00DC3AC0"/>
    <w:rsid w:val="00DC53EF"/>
    <w:rsid w:val="00DC5F4D"/>
    <w:rsid w:val="00DC757C"/>
    <w:rsid w:val="00DC775C"/>
    <w:rsid w:val="00DD0487"/>
    <w:rsid w:val="00DD1855"/>
    <w:rsid w:val="00DD2905"/>
    <w:rsid w:val="00DD292F"/>
    <w:rsid w:val="00DD2C59"/>
    <w:rsid w:val="00DD30AC"/>
    <w:rsid w:val="00DD30FB"/>
    <w:rsid w:val="00DD3438"/>
    <w:rsid w:val="00DD3CEC"/>
    <w:rsid w:val="00DD3D86"/>
    <w:rsid w:val="00DD40FC"/>
    <w:rsid w:val="00DD44A8"/>
    <w:rsid w:val="00DD4750"/>
    <w:rsid w:val="00DD49B8"/>
    <w:rsid w:val="00DD4D5A"/>
    <w:rsid w:val="00DD5455"/>
    <w:rsid w:val="00DD5E79"/>
    <w:rsid w:val="00DD6253"/>
    <w:rsid w:val="00DD6DC9"/>
    <w:rsid w:val="00DD7F7A"/>
    <w:rsid w:val="00DE0011"/>
    <w:rsid w:val="00DE0167"/>
    <w:rsid w:val="00DE02A8"/>
    <w:rsid w:val="00DE031E"/>
    <w:rsid w:val="00DE0735"/>
    <w:rsid w:val="00DE0D8C"/>
    <w:rsid w:val="00DE1CDD"/>
    <w:rsid w:val="00DE1DD6"/>
    <w:rsid w:val="00DE2CDC"/>
    <w:rsid w:val="00DE2FA8"/>
    <w:rsid w:val="00DE3D77"/>
    <w:rsid w:val="00DE3DF0"/>
    <w:rsid w:val="00DE44D4"/>
    <w:rsid w:val="00DE5550"/>
    <w:rsid w:val="00DE5608"/>
    <w:rsid w:val="00DE58D0"/>
    <w:rsid w:val="00DE654F"/>
    <w:rsid w:val="00DF072E"/>
    <w:rsid w:val="00DF0B6E"/>
    <w:rsid w:val="00DF0F11"/>
    <w:rsid w:val="00DF15E0"/>
    <w:rsid w:val="00DF1648"/>
    <w:rsid w:val="00DF1967"/>
    <w:rsid w:val="00DF1CEA"/>
    <w:rsid w:val="00DF2078"/>
    <w:rsid w:val="00DF37A0"/>
    <w:rsid w:val="00DF3A85"/>
    <w:rsid w:val="00DF3E80"/>
    <w:rsid w:val="00DF4453"/>
    <w:rsid w:val="00DF4864"/>
    <w:rsid w:val="00DF50F0"/>
    <w:rsid w:val="00DF52D3"/>
    <w:rsid w:val="00DF55A2"/>
    <w:rsid w:val="00DF5C55"/>
    <w:rsid w:val="00DF5F9D"/>
    <w:rsid w:val="00DF637D"/>
    <w:rsid w:val="00DF6415"/>
    <w:rsid w:val="00DF66E1"/>
    <w:rsid w:val="00DF6D99"/>
    <w:rsid w:val="00DF744C"/>
    <w:rsid w:val="00DF77BF"/>
    <w:rsid w:val="00DF787B"/>
    <w:rsid w:val="00DF7BD4"/>
    <w:rsid w:val="00DF7C87"/>
    <w:rsid w:val="00E00C12"/>
    <w:rsid w:val="00E01A18"/>
    <w:rsid w:val="00E01C40"/>
    <w:rsid w:val="00E01D69"/>
    <w:rsid w:val="00E01FCC"/>
    <w:rsid w:val="00E02005"/>
    <w:rsid w:val="00E02EAA"/>
    <w:rsid w:val="00E03170"/>
    <w:rsid w:val="00E03AAB"/>
    <w:rsid w:val="00E03CB9"/>
    <w:rsid w:val="00E03FF7"/>
    <w:rsid w:val="00E042B4"/>
    <w:rsid w:val="00E045C9"/>
    <w:rsid w:val="00E05847"/>
    <w:rsid w:val="00E06A03"/>
    <w:rsid w:val="00E06F42"/>
    <w:rsid w:val="00E0726F"/>
    <w:rsid w:val="00E07748"/>
    <w:rsid w:val="00E079D7"/>
    <w:rsid w:val="00E10302"/>
    <w:rsid w:val="00E10584"/>
    <w:rsid w:val="00E105C3"/>
    <w:rsid w:val="00E10964"/>
    <w:rsid w:val="00E110E7"/>
    <w:rsid w:val="00E1129A"/>
    <w:rsid w:val="00E112D8"/>
    <w:rsid w:val="00E114B9"/>
    <w:rsid w:val="00E11528"/>
    <w:rsid w:val="00E115FE"/>
    <w:rsid w:val="00E11B20"/>
    <w:rsid w:val="00E11B7B"/>
    <w:rsid w:val="00E11E78"/>
    <w:rsid w:val="00E120C6"/>
    <w:rsid w:val="00E1219E"/>
    <w:rsid w:val="00E1254F"/>
    <w:rsid w:val="00E12785"/>
    <w:rsid w:val="00E13B80"/>
    <w:rsid w:val="00E13EC7"/>
    <w:rsid w:val="00E155B6"/>
    <w:rsid w:val="00E16191"/>
    <w:rsid w:val="00E1625A"/>
    <w:rsid w:val="00E165FE"/>
    <w:rsid w:val="00E16A5A"/>
    <w:rsid w:val="00E1751B"/>
    <w:rsid w:val="00E17F95"/>
    <w:rsid w:val="00E17FA2"/>
    <w:rsid w:val="00E2048B"/>
    <w:rsid w:val="00E205E9"/>
    <w:rsid w:val="00E20B54"/>
    <w:rsid w:val="00E2151A"/>
    <w:rsid w:val="00E21536"/>
    <w:rsid w:val="00E2154C"/>
    <w:rsid w:val="00E216EF"/>
    <w:rsid w:val="00E2182C"/>
    <w:rsid w:val="00E222B9"/>
    <w:rsid w:val="00E22330"/>
    <w:rsid w:val="00E22688"/>
    <w:rsid w:val="00E228C2"/>
    <w:rsid w:val="00E22C6F"/>
    <w:rsid w:val="00E22D05"/>
    <w:rsid w:val="00E22E55"/>
    <w:rsid w:val="00E23AC4"/>
    <w:rsid w:val="00E23ACE"/>
    <w:rsid w:val="00E23DF0"/>
    <w:rsid w:val="00E23FA1"/>
    <w:rsid w:val="00E24A0A"/>
    <w:rsid w:val="00E24B4E"/>
    <w:rsid w:val="00E2521E"/>
    <w:rsid w:val="00E2578C"/>
    <w:rsid w:val="00E261F7"/>
    <w:rsid w:val="00E264FF"/>
    <w:rsid w:val="00E26BE2"/>
    <w:rsid w:val="00E2791D"/>
    <w:rsid w:val="00E27A36"/>
    <w:rsid w:val="00E27C7E"/>
    <w:rsid w:val="00E27CCE"/>
    <w:rsid w:val="00E300DE"/>
    <w:rsid w:val="00E305D3"/>
    <w:rsid w:val="00E30B5A"/>
    <w:rsid w:val="00E30EB0"/>
    <w:rsid w:val="00E3123D"/>
    <w:rsid w:val="00E31461"/>
    <w:rsid w:val="00E31A17"/>
    <w:rsid w:val="00E31D43"/>
    <w:rsid w:val="00E32608"/>
    <w:rsid w:val="00E32648"/>
    <w:rsid w:val="00E32E5E"/>
    <w:rsid w:val="00E32E60"/>
    <w:rsid w:val="00E332CE"/>
    <w:rsid w:val="00E34188"/>
    <w:rsid w:val="00E34201"/>
    <w:rsid w:val="00E34612"/>
    <w:rsid w:val="00E34B6E"/>
    <w:rsid w:val="00E35559"/>
    <w:rsid w:val="00E358E8"/>
    <w:rsid w:val="00E35907"/>
    <w:rsid w:val="00E368F0"/>
    <w:rsid w:val="00E36AF1"/>
    <w:rsid w:val="00E36F64"/>
    <w:rsid w:val="00E3723A"/>
    <w:rsid w:val="00E37860"/>
    <w:rsid w:val="00E37AB1"/>
    <w:rsid w:val="00E41296"/>
    <w:rsid w:val="00E413E1"/>
    <w:rsid w:val="00E42FB3"/>
    <w:rsid w:val="00E4394D"/>
    <w:rsid w:val="00E446F1"/>
    <w:rsid w:val="00E44814"/>
    <w:rsid w:val="00E44FA1"/>
    <w:rsid w:val="00E455BC"/>
    <w:rsid w:val="00E45720"/>
    <w:rsid w:val="00E46060"/>
    <w:rsid w:val="00E46886"/>
    <w:rsid w:val="00E47AEF"/>
    <w:rsid w:val="00E502A0"/>
    <w:rsid w:val="00E50563"/>
    <w:rsid w:val="00E50A67"/>
    <w:rsid w:val="00E50E10"/>
    <w:rsid w:val="00E51E7C"/>
    <w:rsid w:val="00E52C3D"/>
    <w:rsid w:val="00E52CFC"/>
    <w:rsid w:val="00E52E7D"/>
    <w:rsid w:val="00E52FAA"/>
    <w:rsid w:val="00E53367"/>
    <w:rsid w:val="00E53923"/>
    <w:rsid w:val="00E53A51"/>
    <w:rsid w:val="00E53B56"/>
    <w:rsid w:val="00E53B75"/>
    <w:rsid w:val="00E53F5F"/>
    <w:rsid w:val="00E54E3B"/>
    <w:rsid w:val="00E55D6D"/>
    <w:rsid w:val="00E567E9"/>
    <w:rsid w:val="00E57565"/>
    <w:rsid w:val="00E60766"/>
    <w:rsid w:val="00E60782"/>
    <w:rsid w:val="00E607E0"/>
    <w:rsid w:val="00E60A77"/>
    <w:rsid w:val="00E60D45"/>
    <w:rsid w:val="00E60F04"/>
    <w:rsid w:val="00E60F9B"/>
    <w:rsid w:val="00E61179"/>
    <w:rsid w:val="00E618F0"/>
    <w:rsid w:val="00E62E4E"/>
    <w:rsid w:val="00E63838"/>
    <w:rsid w:val="00E63B33"/>
    <w:rsid w:val="00E63CD6"/>
    <w:rsid w:val="00E641C4"/>
    <w:rsid w:val="00E64434"/>
    <w:rsid w:val="00E6464F"/>
    <w:rsid w:val="00E64CD7"/>
    <w:rsid w:val="00E64E84"/>
    <w:rsid w:val="00E65324"/>
    <w:rsid w:val="00E65A4B"/>
    <w:rsid w:val="00E65F3A"/>
    <w:rsid w:val="00E6622D"/>
    <w:rsid w:val="00E6643F"/>
    <w:rsid w:val="00E67133"/>
    <w:rsid w:val="00E67C51"/>
    <w:rsid w:val="00E703E6"/>
    <w:rsid w:val="00E70F52"/>
    <w:rsid w:val="00E713ED"/>
    <w:rsid w:val="00E71D98"/>
    <w:rsid w:val="00E7214D"/>
    <w:rsid w:val="00E7249E"/>
    <w:rsid w:val="00E72EFC"/>
    <w:rsid w:val="00E73876"/>
    <w:rsid w:val="00E73915"/>
    <w:rsid w:val="00E73A87"/>
    <w:rsid w:val="00E74599"/>
    <w:rsid w:val="00E745F5"/>
    <w:rsid w:val="00E74C5A"/>
    <w:rsid w:val="00E758EC"/>
    <w:rsid w:val="00E75EA7"/>
    <w:rsid w:val="00E76B98"/>
    <w:rsid w:val="00E7708C"/>
    <w:rsid w:val="00E7762C"/>
    <w:rsid w:val="00E779D1"/>
    <w:rsid w:val="00E8014A"/>
    <w:rsid w:val="00E81402"/>
    <w:rsid w:val="00E81972"/>
    <w:rsid w:val="00E81BE0"/>
    <w:rsid w:val="00E81CF9"/>
    <w:rsid w:val="00E8234C"/>
    <w:rsid w:val="00E83AA9"/>
    <w:rsid w:val="00E83E8E"/>
    <w:rsid w:val="00E84DD7"/>
    <w:rsid w:val="00E84E0D"/>
    <w:rsid w:val="00E850CB"/>
    <w:rsid w:val="00E8568C"/>
    <w:rsid w:val="00E8583F"/>
    <w:rsid w:val="00E85928"/>
    <w:rsid w:val="00E86CAB"/>
    <w:rsid w:val="00E86D35"/>
    <w:rsid w:val="00E8709F"/>
    <w:rsid w:val="00E870BB"/>
    <w:rsid w:val="00E874F1"/>
    <w:rsid w:val="00E87822"/>
    <w:rsid w:val="00E87AF4"/>
    <w:rsid w:val="00E90395"/>
    <w:rsid w:val="00E90E40"/>
    <w:rsid w:val="00E90E49"/>
    <w:rsid w:val="00E917F9"/>
    <w:rsid w:val="00E924B5"/>
    <w:rsid w:val="00E9291C"/>
    <w:rsid w:val="00E92C41"/>
    <w:rsid w:val="00E92D4B"/>
    <w:rsid w:val="00E93925"/>
    <w:rsid w:val="00E93B43"/>
    <w:rsid w:val="00E93FFE"/>
    <w:rsid w:val="00E940F4"/>
    <w:rsid w:val="00E94F8A"/>
    <w:rsid w:val="00E9537C"/>
    <w:rsid w:val="00E95F7B"/>
    <w:rsid w:val="00E96364"/>
    <w:rsid w:val="00E96663"/>
    <w:rsid w:val="00E967E9"/>
    <w:rsid w:val="00E97B1F"/>
    <w:rsid w:val="00EA0121"/>
    <w:rsid w:val="00EA19F4"/>
    <w:rsid w:val="00EA1E48"/>
    <w:rsid w:val="00EA1E71"/>
    <w:rsid w:val="00EA2144"/>
    <w:rsid w:val="00EA2466"/>
    <w:rsid w:val="00EA24BA"/>
    <w:rsid w:val="00EA30CC"/>
    <w:rsid w:val="00EA3639"/>
    <w:rsid w:val="00EA4019"/>
    <w:rsid w:val="00EA405B"/>
    <w:rsid w:val="00EA4222"/>
    <w:rsid w:val="00EA4D81"/>
    <w:rsid w:val="00EA5584"/>
    <w:rsid w:val="00EA5A18"/>
    <w:rsid w:val="00EA5E44"/>
    <w:rsid w:val="00EA6FB5"/>
    <w:rsid w:val="00EA710B"/>
    <w:rsid w:val="00EA7A41"/>
    <w:rsid w:val="00EB05B8"/>
    <w:rsid w:val="00EB06CA"/>
    <w:rsid w:val="00EB06E9"/>
    <w:rsid w:val="00EB077B"/>
    <w:rsid w:val="00EB0A98"/>
    <w:rsid w:val="00EB1278"/>
    <w:rsid w:val="00EB1756"/>
    <w:rsid w:val="00EB1990"/>
    <w:rsid w:val="00EB1B75"/>
    <w:rsid w:val="00EB2106"/>
    <w:rsid w:val="00EB2361"/>
    <w:rsid w:val="00EB26DD"/>
    <w:rsid w:val="00EB368F"/>
    <w:rsid w:val="00EB3D17"/>
    <w:rsid w:val="00EB402C"/>
    <w:rsid w:val="00EB4EA2"/>
    <w:rsid w:val="00EB5CFF"/>
    <w:rsid w:val="00EB5FE5"/>
    <w:rsid w:val="00EB5FF9"/>
    <w:rsid w:val="00EB6128"/>
    <w:rsid w:val="00EB6270"/>
    <w:rsid w:val="00EB63E1"/>
    <w:rsid w:val="00EB6673"/>
    <w:rsid w:val="00EB6E76"/>
    <w:rsid w:val="00EB7235"/>
    <w:rsid w:val="00EC06B0"/>
    <w:rsid w:val="00EC0998"/>
    <w:rsid w:val="00EC0B3C"/>
    <w:rsid w:val="00EC1281"/>
    <w:rsid w:val="00EC1306"/>
    <w:rsid w:val="00EC24D5"/>
    <w:rsid w:val="00EC27C6"/>
    <w:rsid w:val="00EC2AD3"/>
    <w:rsid w:val="00EC3152"/>
    <w:rsid w:val="00EC34C2"/>
    <w:rsid w:val="00EC3C0A"/>
    <w:rsid w:val="00EC3C1C"/>
    <w:rsid w:val="00EC4207"/>
    <w:rsid w:val="00EC42EB"/>
    <w:rsid w:val="00EC477B"/>
    <w:rsid w:val="00EC52DE"/>
    <w:rsid w:val="00EC5563"/>
    <w:rsid w:val="00EC5653"/>
    <w:rsid w:val="00EC58CC"/>
    <w:rsid w:val="00EC5A26"/>
    <w:rsid w:val="00EC5B3D"/>
    <w:rsid w:val="00EC5F24"/>
    <w:rsid w:val="00EC71CE"/>
    <w:rsid w:val="00EC7269"/>
    <w:rsid w:val="00EC7894"/>
    <w:rsid w:val="00EC7C0D"/>
    <w:rsid w:val="00EC7FC2"/>
    <w:rsid w:val="00ED0069"/>
    <w:rsid w:val="00ED02FB"/>
    <w:rsid w:val="00ED0486"/>
    <w:rsid w:val="00ED0D44"/>
    <w:rsid w:val="00ED1006"/>
    <w:rsid w:val="00ED1061"/>
    <w:rsid w:val="00ED1100"/>
    <w:rsid w:val="00ED1161"/>
    <w:rsid w:val="00ED2822"/>
    <w:rsid w:val="00ED3512"/>
    <w:rsid w:val="00ED483E"/>
    <w:rsid w:val="00ED4C1F"/>
    <w:rsid w:val="00ED4D68"/>
    <w:rsid w:val="00ED57C8"/>
    <w:rsid w:val="00ED747F"/>
    <w:rsid w:val="00ED7AD3"/>
    <w:rsid w:val="00EE013B"/>
    <w:rsid w:val="00EE02C5"/>
    <w:rsid w:val="00EE0F3F"/>
    <w:rsid w:val="00EE1307"/>
    <w:rsid w:val="00EE1399"/>
    <w:rsid w:val="00EE2253"/>
    <w:rsid w:val="00EE22F1"/>
    <w:rsid w:val="00EE2472"/>
    <w:rsid w:val="00EE26A7"/>
    <w:rsid w:val="00EE34D3"/>
    <w:rsid w:val="00EE354D"/>
    <w:rsid w:val="00EE41B5"/>
    <w:rsid w:val="00EE46B2"/>
    <w:rsid w:val="00EE5383"/>
    <w:rsid w:val="00EE5742"/>
    <w:rsid w:val="00EE6D6E"/>
    <w:rsid w:val="00EE6FAC"/>
    <w:rsid w:val="00EE76D3"/>
    <w:rsid w:val="00EF02D2"/>
    <w:rsid w:val="00EF0365"/>
    <w:rsid w:val="00EF0CAD"/>
    <w:rsid w:val="00EF0FE0"/>
    <w:rsid w:val="00EF12C2"/>
    <w:rsid w:val="00EF1327"/>
    <w:rsid w:val="00EF180A"/>
    <w:rsid w:val="00EF18FE"/>
    <w:rsid w:val="00EF1E9D"/>
    <w:rsid w:val="00EF1EDD"/>
    <w:rsid w:val="00EF26BD"/>
    <w:rsid w:val="00EF35AA"/>
    <w:rsid w:val="00EF39B1"/>
    <w:rsid w:val="00EF4032"/>
    <w:rsid w:val="00EF4B20"/>
    <w:rsid w:val="00EF4D6F"/>
    <w:rsid w:val="00EF4E7B"/>
    <w:rsid w:val="00EF5468"/>
    <w:rsid w:val="00EF5701"/>
    <w:rsid w:val="00EF5787"/>
    <w:rsid w:val="00EF60D0"/>
    <w:rsid w:val="00EF6284"/>
    <w:rsid w:val="00EF6543"/>
    <w:rsid w:val="00EF666E"/>
    <w:rsid w:val="00EF70F3"/>
    <w:rsid w:val="00EF73D1"/>
    <w:rsid w:val="00EF7774"/>
    <w:rsid w:val="00EF7F10"/>
    <w:rsid w:val="00F00820"/>
    <w:rsid w:val="00F0113B"/>
    <w:rsid w:val="00F015E4"/>
    <w:rsid w:val="00F01C59"/>
    <w:rsid w:val="00F01CA8"/>
    <w:rsid w:val="00F02166"/>
    <w:rsid w:val="00F02864"/>
    <w:rsid w:val="00F028A2"/>
    <w:rsid w:val="00F02FE0"/>
    <w:rsid w:val="00F0369D"/>
    <w:rsid w:val="00F0435F"/>
    <w:rsid w:val="00F0528D"/>
    <w:rsid w:val="00F06C67"/>
    <w:rsid w:val="00F06DFD"/>
    <w:rsid w:val="00F0715B"/>
    <w:rsid w:val="00F071D1"/>
    <w:rsid w:val="00F07533"/>
    <w:rsid w:val="00F075AE"/>
    <w:rsid w:val="00F07926"/>
    <w:rsid w:val="00F07D5F"/>
    <w:rsid w:val="00F07DF1"/>
    <w:rsid w:val="00F102F8"/>
    <w:rsid w:val="00F10629"/>
    <w:rsid w:val="00F1062E"/>
    <w:rsid w:val="00F10B77"/>
    <w:rsid w:val="00F11241"/>
    <w:rsid w:val="00F1196F"/>
    <w:rsid w:val="00F11D9A"/>
    <w:rsid w:val="00F11F4F"/>
    <w:rsid w:val="00F12A81"/>
    <w:rsid w:val="00F12BAE"/>
    <w:rsid w:val="00F12EBA"/>
    <w:rsid w:val="00F130BE"/>
    <w:rsid w:val="00F1370E"/>
    <w:rsid w:val="00F146E8"/>
    <w:rsid w:val="00F14B35"/>
    <w:rsid w:val="00F1549B"/>
    <w:rsid w:val="00F157DB"/>
    <w:rsid w:val="00F15FA5"/>
    <w:rsid w:val="00F171AD"/>
    <w:rsid w:val="00F17D84"/>
    <w:rsid w:val="00F17D8B"/>
    <w:rsid w:val="00F2035E"/>
    <w:rsid w:val="00F205F7"/>
    <w:rsid w:val="00F209B7"/>
    <w:rsid w:val="00F20F5C"/>
    <w:rsid w:val="00F21004"/>
    <w:rsid w:val="00F2100A"/>
    <w:rsid w:val="00F2124A"/>
    <w:rsid w:val="00F21273"/>
    <w:rsid w:val="00F21F19"/>
    <w:rsid w:val="00F22287"/>
    <w:rsid w:val="00F22DE3"/>
    <w:rsid w:val="00F230B7"/>
    <w:rsid w:val="00F23643"/>
    <w:rsid w:val="00F2376F"/>
    <w:rsid w:val="00F24295"/>
    <w:rsid w:val="00F243D8"/>
    <w:rsid w:val="00F246F8"/>
    <w:rsid w:val="00F248C1"/>
    <w:rsid w:val="00F2545E"/>
    <w:rsid w:val="00F2573E"/>
    <w:rsid w:val="00F2592B"/>
    <w:rsid w:val="00F25E4B"/>
    <w:rsid w:val="00F26043"/>
    <w:rsid w:val="00F261FD"/>
    <w:rsid w:val="00F2660D"/>
    <w:rsid w:val="00F26AC0"/>
    <w:rsid w:val="00F26E17"/>
    <w:rsid w:val="00F27350"/>
    <w:rsid w:val="00F2746E"/>
    <w:rsid w:val="00F3065A"/>
    <w:rsid w:val="00F30828"/>
    <w:rsid w:val="00F313D6"/>
    <w:rsid w:val="00F31C4D"/>
    <w:rsid w:val="00F31FAC"/>
    <w:rsid w:val="00F3333E"/>
    <w:rsid w:val="00F33535"/>
    <w:rsid w:val="00F33A59"/>
    <w:rsid w:val="00F33DDF"/>
    <w:rsid w:val="00F34822"/>
    <w:rsid w:val="00F34ECE"/>
    <w:rsid w:val="00F35D4A"/>
    <w:rsid w:val="00F36759"/>
    <w:rsid w:val="00F36FF2"/>
    <w:rsid w:val="00F3760C"/>
    <w:rsid w:val="00F37858"/>
    <w:rsid w:val="00F37B2E"/>
    <w:rsid w:val="00F37E92"/>
    <w:rsid w:val="00F40F0C"/>
    <w:rsid w:val="00F412D3"/>
    <w:rsid w:val="00F414FF"/>
    <w:rsid w:val="00F41BF1"/>
    <w:rsid w:val="00F42239"/>
    <w:rsid w:val="00F425BE"/>
    <w:rsid w:val="00F432B7"/>
    <w:rsid w:val="00F43487"/>
    <w:rsid w:val="00F437E6"/>
    <w:rsid w:val="00F43B59"/>
    <w:rsid w:val="00F443E8"/>
    <w:rsid w:val="00F44AA9"/>
    <w:rsid w:val="00F44D32"/>
    <w:rsid w:val="00F451F8"/>
    <w:rsid w:val="00F458A6"/>
    <w:rsid w:val="00F459A0"/>
    <w:rsid w:val="00F45EDC"/>
    <w:rsid w:val="00F46201"/>
    <w:rsid w:val="00F46719"/>
    <w:rsid w:val="00F46FF5"/>
    <w:rsid w:val="00F47062"/>
    <w:rsid w:val="00F47339"/>
    <w:rsid w:val="00F4766C"/>
    <w:rsid w:val="00F47950"/>
    <w:rsid w:val="00F5060E"/>
    <w:rsid w:val="00F50722"/>
    <w:rsid w:val="00F50726"/>
    <w:rsid w:val="00F507D1"/>
    <w:rsid w:val="00F516BE"/>
    <w:rsid w:val="00F519CE"/>
    <w:rsid w:val="00F51ADA"/>
    <w:rsid w:val="00F524EF"/>
    <w:rsid w:val="00F5326D"/>
    <w:rsid w:val="00F54354"/>
    <w:rsid w:val="00F54422"/>
    <w:rsid w:val="00F544B1"/>
    <w:rsid w:val="00F5474D"/>
    <w:rsid w:val="00F55520"/>
    <w:rsid w:val="00F55816"/>
    <w:rsid w:val="00F60203"/>
    <w:rsid w:val="00F607C5"/>
    <w:rsid w:val="00F60DEA"/>
    <w:rsid w:val="00F6116C"/>
    <w:rsid w:val="00F611EF"/>
    <w:rsid w:val="00F6128D"/>
    <w:rsid w:val="00F627D9"/>
    <w:rsid w:val="00F62B75"/>
    <w:rsid w:val="00F62CEF"/>
    <w:rsid w:val="00F6302A"/>
    <w:rsid w:val="00F63950"/>
    <w:rsid w:val="00F6452E"/>
    <w:rsid w:val="00F64C2B"/>
    <w:rsid w:val="00F651B9"/>
    <w:rsid w:val="00F651BE"/>
    <w:rsid w:val="00F6571F"/>
    <w:rsid w:val="00F65AF4"/>
    <w:rsid w:val="00F66380"/>
    <w:rsid w:val="00F666F3"/>
    <w:rsid w:val="00F669A6"/>
    <w:rsid w:val="00F67D52"/>
    <w:rsid w:val="00F67F53"/>
    <w:rsid w:val="00F701D5"/>
    <w:rsid w:val="00F70342"/>
    <w:rsid w:val="00F703BE"/>
    <w:rsid w:val="00F70C9A"/>
    <w:rsid w:val="00F71F69"/>
    <w:rsid w:val="00F72684"/>
    <w:rsid w:val="00F72B72"/>
    <w:rsid w:val="00F72CDF"/>
    <w:rsid w:val="00F72E61"/>
    <w:rsid w:val="00F7383E"/>
    <w:rsid w:val="00F7399D"/>
    <w:rsid w:val="00F73D99"/>
    <w:rsid w:val="00F73DCE"/>
    <w:rsid w:val="00F74213"/>
    <w:rsid w:val="00F7436D"/>
    <w:rsid w:val="00F74BB9"/>
    <w:rsid w:val="00F74E1B"/>
    <w:rsid w:val="00F750DC"/>
    <w:rsid w:val="00F7553C"/>
    <w:rsid w:val="00F75566"/>
    <w:rsid w:val="00F75582"/>
    <w:rsid w:val="00F7608B"/>
    <w:rsid w:val="00F76573"/>
    <w:rsid w:val="00F76EFA"/>
    <w:rsid w:val="00F772AB"/>
    <w:rsid w:val="00F804B0"/>
    <w:rsid w:val="00F804BE"/>
    <w:rsid w:val="00F807AC"/>
    <w:rsid w:val="00F80DFA"/>
    <w:rsid w:val="00F812C1"/>
    <w:rsid w:val="00F81466"/>
    <w:rsid w:val="00F817CE"/>
    <w:rsid w:val="00F818F1"/>
    <w:rsid w:val="00F8296C"/>
    <w:rsid w:val="00F8300C"/>
    <w:rsid w:val="00F8328D"/>
    <w:rsid w:val="00F83B67"/>
    <w:rsid w:val="00F83D54"/>
    <w:rsid w:val="00F8419A"/>
    <w:rsid w:val="00F8421F"/>
    <w:rsid w:val="00F8456C"/>
    <w:rsid w:val="00F84996"/>
    <w:rsid w:val="00F8500B"/>
    <w:rsid w:val="00F859D8"/>
    <w:rsid w:val="00F85AC7"/>
    <w:rsid w:val="00F85BAB"/>
    <w:rsid w:val="00F85C37"/>
    <w:rsid w:val="00F85F90"/>
    <w:rsid w:val="00F863DC"/>
    <w:rsid w:val="00F868F5"/>
    <w:rsid w:val="00F8721E"/>
    <w:rsid w:val="00F87749"/>
    <w:rsid w:val="00F87E04"/>
    <w:rsid w:val="00F901D8"/>
    <w:rsid w:val="00F9044A"/>
    <w:rsid w:val="00F9056A"/>
    <w:rsid w:val="00F90E0E"/>
    <w:rsid w:val="00F90F8D"/>
    <w:rsid w:val="00F91455"/>
    <w:rsid w:val="00F9275A"/>
    <w:rsid w:val="00F92782"/>
    <w:rsid w:val="00F92A4B"/>
    <w:rsid w:val="00F92ACD"/>
    <w:rsid w:val="00F92B6C"/>
    <w:rsid w:val="00F92D30"/>
    <w:rsid w:val="00F93586"/>
    <w:rsid w:val="00F93AA9"/>
    <w:rsid w:val="00F942D7"/>
    <w:rsid w:val="00F944CD"/>
    <w:rsid w:val="00F953B1"/>
    <w:rsid w:val="00F95F31"/>
    <w:rsid w:val="00F96364"/>
    <w:rsid w:val="00F967EC"/>
    <w:rsid w:val="00F96985"/>
    <w:rsid w:val="00F97838"/>
    <w:rsid w:val="00FA05E9"/>
    <w:rsid w:val="00FA1FF0"/>
    <w:rsid w:val="00FA2135"/>
    <w:rsid w:val="00FA23E7"/>
    <w:rsid w:val="00FA2A0B"/>
    <w:rsid w:val="00FA2BB3"/>
    <w:rsid w:val="00FA3A7A"/>
    <w:rsid w:val="00FA469B"/>
    <w:rsid w:val="00FA51B7"/>
    <w:rsid w:val="00FA5BB1"/>
    <w:rsid w:val="00FA60D6"/>
    <w:rsid w:val="00FA68F2"/>
    <w:rsid w:val="00FA6C12"/>
    <w:rsid w:val="00FA72D3"/>
    <w:rsid w:val="00FB03E9"/>
    <w:rsid w:val="00FB0401"/>
    <w:rsid w:val="00FB0D6E"/>
    <w:rsid w:val="00FB1E4F"/>
    <w:rsid w:val="00FB1F05"/>
    <w:rsid w:val="00FB2023"/>
    <w:rsid w:val="00FB26D0"/>
    <w:rsid w:val="00FB2969"/>
    <w:rsid w:val="00FB2B21"/>
    <w:rsid w:val="00FB318E"/>
    <w:rsid w:val="00FB3C89"/>
    <w:rsid w:val="00FB4C80"/>
    <w:rsid w:val="00FB656B"/>
    <w:rsid w:val="00FB6645"/>
    <w:rsid w:val="00FB6A6A"/>
    <w:rsid w:val="00FB79F9"/>
    <w:rsid w:val="00FC0143"/>
    <w:rsid w:val="00FC103B"/>
    <w:rsid w:val="00FC14AC"/>
    <w:rsid w:val="00FC1C23"/>
    <w:rsid w:val="00FC344D"/>
    <w:rsid w:val="00FC3E34"/>
    <w:rsid w:val="00FC41A4"/>
    <w:rsid w:val="00FC4C9D"/>
    <w:rsid w:val="00FC4ED7"/>
    <w:rsid w:val="00FC55D6"/>
    <w:rsid w:val="00FC5F3C"/>
    <w:rsid w:val="00FC6770"/>
    <w:rsid w:val="00FC69EF"/>
    <w:rsid w:val="00FC715C"/>
    <w:rsid w:val="00FC730E"/>
    <w:rsid w:val="00FC7429"/>
    <w:rsid w:val="00FC759A"/>
    <w:rsid w:val="00FC7652"/>
    <w:rsid w:val="00FD048C"/>
    <w:rsid w:val="00FD07F6"/>
    <w:rsid w:val="00FD09AB"/>
    <w:rsid w:val="00FD0B4A"/>
    <w:rsid w:val="00FD136A"/>
    <w:rsid w:val="00FD18A9"/>
    <w:rsid w:val="00FD1E0F"/>
    <w:rsid w:val="00FD1EC8"/>
    <w:rsid w:val="00FD21DD"/>
    <w:rsid w:val="00FD2400"/>
    <w:rsid w:val="00FD3C5C"/>
    <w:rsid w:val="00FD3E9F"/>
    <w:rsid w:val="00FD4216"/>
    <w:rsid w:val="00FD460E"/>
    <w:rsid w:val="00FD47ED"/>
    <w:rsid w:val="00FD4A7E"/>
    <w:rsid w:val="00FD5555"/>
    <w:rsid w:val="00FD58DB"/>
    <w:rsid w:val="00FD5EDD"/>
    <w:rsid w:val="00FD6194"/>
    <w:rsid w:val="00FD7212"/>
    <w:rsid w:val="00FD73CA"/>
    <w:rsid w:val="00FD74DB"/>
    <w:rsid w:val="00FD7660"/>
    <w:rsid w:val="00FD78D5"/>
    <w:rsid w:val="00FE0353"/>
    <w:rsid w:val="00FE0655"/>
    <w:rsid w:val="00FE0903"/>
    <w:rsid w:val="00FE0C4C"/>
    <w:rsid w:val="00FE0DEB"/>
    <w:rsid w:val="00FE10E7"/>
    <w:rsid w:val="00FE18CA"/>
    <w:rsid w:val="00FE20D2"/>
    <w:rsid w:val="00FE2365"/>
    <w:rsid w:val="00FE23C0"/>
    <w:rsid w:val="00FE2443"/>
    <w:rsid w:val="00FE36E2"/>
    <w:rsid w:val="00FE37D7"/>
    <w:rsid w:val="00FE3CB6"/>
    <w:rsid w:val="00FE4920"/>
    <w:rsid w:val="00FE4A85"/>
    <w:rsid w:val="00FE4C7B"/>
    <w:rsid w:val="00FE538E"/>
    <w:rsid w:val="00FE53F6"/>
    <w:rsid w:val="00FE56D4"/>
    <w:rsid w:val="00FE58BE"/>
    <w:rsid w:val="00FE5EE5"/>
    <w:rsid w:val="00FE642B"/>
    <w:rsid w:val="00FE69EE"/>
    <w:rsid w:val="00FE6CEE"/>
    <w:rsid w:val="00FE7336"/>
    <w:rsid w:val="00FE738E"/>
    <w:rsid w:val="00FE787C"/>
    <w:rsid w:val="00FE79E5"/>
    <w:rsid w:val="00FF0383"/>
    <w:rsid w:val="00FF15C6"/>
    <w:rsid w:val="00FF1CF4"/>
    <w:rsid w:val="00FF1E5E"/>
    <w:rsid w:val="00FF1F66"/>
    <w:rsid w:val="00FF2590"/>
    <w:rsid w:val="00FF3055"/>
    <w:rsid w:val="00FF32A0"/>
    <w:rsid w:val="00FF3561"/>
    <w:rsid w:val="00FF389E"/>
    <w:rsid w:val="00FF45A5"/>
    <w:rsid w:val="00FF4D3B"/>
    <w:rsid w:val="00FF5124"/>
    <w:rsid w:val="00FF5247"/>
    <w:rsid w:val="00FF5C33"/>
    <w:rsid w:val="00FF5C91"/>
    <w:rsid w:val="00FF5D32"/>
    <w:rsid w:val="00FF604B"/>
    <w:rsid w:val="00FF61B6"/>
    <w:rsid w:val="00FF65F8"/>
    <w:rsid w:val="00FF7256"/>
    <w:rsid w:val="00FF7FD2"/>
    <w:rsid w:val="0128623C"/>
    <w:rsid w:val="0162E945"/>
    <w:rsid w:val="02E83346"/>
    <w:rsid w:val="04514BA2"/>
    <w:rsid w:val="04F54E32"/>
    <w:rsid w:val="05D2A96A"/>
    <w:rsid w:val="07EFED6E"/>
    <w:rsid w:val="08B70B34"/>
    <w:rsid w:val="08CF27AF"/>
    <w:rsid w:val="10ACA66F"/>
    <w:rsid w:val="13B6224F"/>
    <w:rsid w:val="153E8B39"/>
    <w:rsid w:val="166BFF5C"/>
    <w:rsid w:val="19565702"/>
    <w:rsid w:val="1D46C85E"/>
    <w:rsid w:val="1E1BD162"/>
    <w:rsid w:val="1F61B7BE"/>
    <w:rsid w:val="23601DF1"/>
    <w:rsid w:val="25594395"/>
    <w:rsid w:val="2C2AE76E"/>
    <w:rsid w:val="2FCF7F30"/>
    <w:rsid w:val="32E28C1F"/>
    <w:rsid w:val="36FFC757"/>
    <w:rsid w:val="38E10F03"/>
    <w:rsid w:val="3AF4D062"/>
    <w:rsid w:val="3B1366FF"/>
    <w:rsid w:val="3E8D092A"/>
    <w:rsid w:val="4085C442"/>
    <w:rsid w:val="450820C1"/>
    <w:rsid w:val="49AD2CD8"/>
    <w:rsid w:val="4A5BC89D"/>
    <w:rsid w:val="4C2F80FF"/>
    <w:rsid w:val="4C9E43E7"/>
    <w:rsid w:val="4D6E27DD"/>
    <w:rsid w:val="4DFF24ED"/>
    <w:rsid w:val="50765A31"/>
    <w:rsid w:val="50C2B882"/>
    <w:rsid w:val="525FDE54"/>
    <w:rsid w:val="53833E52"/>
    <w:rsid w:val="541165BA"/>
    <w:rsid w:val="567E7ED0"/>
    <w:rsid w:val="582B0821"/>
    <w:rsid w:val="5866CA54"/>
    <w:rsid w:val="5AEF2325"/>
    <w:rsid w:val="5D9A2592"/>
    <w:rsid w:val="5D9B2A97"/>
    <w:rsid w:val="5FF72D84"/>
    <w:rsid w:val="616EB3E6"/>
    <w:rsid w:val="63548644"/>
    <w:rsid w:val="64927E61"/>
    <w:rsid w:val="6513DCF7"/>
    <w:rsid w:val="66060BB0"/>
    <w:rsid w:val="67450716"/>
    <w:rsid w:val="678266CF"/>
    <w:rsid w:val="68872D71"/>
    <w:rsid w:val="6913C0B5"/>
    <w:rsid w:val="6B4AB1E8"/>
    <w:rsid w:val="6DC8F89D"/>
    <w:rsid w:val="70618BD0"/>
    <w:rsid w:val="750CAFB2"/>
    <w:rsid w:val="77DB2286"/>
    <w:rsid w:val="77F3510B"/>
    <w:rsid w:val="7905643F"/>
    <w:rsid w:val="79F13147"/>
    <w:rsid w:val="7B4B8226"/>
    <w:rsid w:val="7C1D5039"/>
    <w:rsid w:val="7F6CA03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80FF4F63-BF61-4924-81FA-8B856E966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2E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题"/>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목록 단,numbered,Paragraphe de liste1,Bulletr List Paragraph,列出段落1,Bullet List,FooterText,List Paragraph1,List Paragraph2,List Paragraph21,List Paragraph11,Parágrafo da Lista1,Párrafo de lista1,リスト段落1,Listeafsnit1"/>
    <w:basedOn w:val="Normal"/>
    <w:link w:val="ListParagraphChar"/>
    <w:uiPriority w:val="99"/>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목록 단 Char,numbered Char,Paragraphe de liste1 Char,Bulletr List Paragraph Char,列出段落1 Char,Bullet List Char,FooterText Char,List Paragraph1 Char,List Paragraph2 Char,List Paragraph21 Char"/>
    <w:link w:val="ListParagraph"/>
    <w:uiPriority w:val="99"/>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E23AC4"/>
    <w:rPr>
      <w:rFonts w:ascii="Times New Roman" w:hAnsi="Times New Roman"/>
      <w:lang w:eastAsia="ja-JP"/>
    </w:rPr>
  </w:style>
  <w:style w:type="character" w:customStyle="1" w:styleId="ui-provider">
    <w:name w:val="ui-provider"/>
    <w:basedOn w:val="DefaultParagraphFont"/>
    <w:rsid w:val="00BA5609"/>
  </w:style>
  <w:style w:type="character" w:customStyle="1" w:styleId="Heading1Char1">
    <w:name w:val="Heading 1 Char1"/>
    <w:locked/>
    <w:rsid w:val="00BE2961"/>
    <w:rPr>
      <w:rFonts w:ascii="Arial" w:eastAsia="SimSun" w:hAnsi="Arial"/>
      <w:sz w:val="36"/>
      <w:lang w:eastAsia="en-US"/>
    </w:rPr>
  </w:style>
  <w:style w:type="character" w:customStyle="1" w:styleId="ProposalChar">
    <w:name w:val="Proposal Char"/>
    <w:basedOn w:val="DefaultParagraphFont"/>
    <w:link w:val="Proposal"/>
    <w:locked/>
    <w:rsid w:val="002D506D"/>
    <w:rPr>
      <w:rFonts w:ascii="Arial" w:hAnsi="Arial"/>
      <w:b/>
      <w:bCs/>
      <w:lang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题 Char"/>
    <w:link w:val="Caption"/>
    <w:uiPriority w:val="35"/>
    <w:rsid w:val="00477C01"/>
    <w:rPr>
      <w:rFonts w:ascii="Times New Roman" w:hAnsi="Times New Roman"/>
      <w:b/>
    </w:rPr>
  </w:style>
  <w:style w:type="character" w:styleId="Mention">
    <w:name w:val="Mention"/>
    <w:basedOn w:val="DefaultParagraphFont"/>
    <w:uiPriority w:val="99"/>
    <w:unhideWhenUsed/>
    <w:rsid w:val="00D16C55"/>
    <w:rPr>
      <w:color w:val="2B579A"/>
      <w:shd w:val="clear" w:color="auto" w:fill="E1DFDD"/>
    </w:rPr>
  </w:style>
  <w:style w:type="character" w:customStyle="1" w:styleId="cf01">
    <w:name w:val="cf01"/>
    <w:basedOn w:val="DefaultParagraphFont"/>
    <w:rsid w:val="0039094F"/>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rsid w:val="001229BF"/>
    <w:rPr>
      <w:rFonts w:eastAsia="SimSun"/>
      <w:b/>
      <w:lang w:val="x-none" w:eastAsia="x-none"/>
    </w:rPr>
  </w:style>
  <w:style w:type="paragraph" w:styleId="NormalWeb">
    <w:name w:val="Normal (Web)"/>
    <w:basedOn w:val="Normal"/>
    <w:uiPriority w:val="99"/>
    <w:qFormat/>
    <w:rsid w:val="008C2C7D"/>
    <w:pPr>
      <w:overflowPunct/>
      <w:autoSpaceDE/>
      <w:autoSpaceDN/>
      <w:adjustRightInd/>
      <w:spacing w:before="100" w:beforeAutospacing="1" w:after="100" w:afterAutospacing="1"/>
      <w:textAlignment w:val="auto"/>
    </w:pPr>
    <w:rPr>
      <w:rFonts w:ascii="Arial" w:eastAsia="SimSun" w:hAnsi="Arial" w:cs="Arial"/>
      <w:color w:val="493118"/>
      <w:sz w:val="18"/>
      <w:szCs w:val="18"/>
      <w:lang w:val="en-US" w:eastAsia="zh-CN"/>
    </w:rPr>
  </w:style>
  <w:style w:type="paragraph" w:customStyle="1" w:styleId="1">
    <w:name w:val="清單段落1"/>
    <w:basedOn w:val="Normal"/>
    <w:uiPriority w:val="34"/>
    <w:qFormat/>
    <w:rsid w:val="008C2C7D"/>
    <w:pPr>
      <w:overflowPunct/>
      <w:autoSpaceDE/>
      <w:autoSpaceDN/>
      <w:adjustRightInd/>
      <w:spacing w:after="0"/>
      <w:ind w:leftChars="400" w:left="840"/>
      <w:textAlignment w:val="auto"/>
    </w:pPr>
    <w:rPr>
      <w:rFonts w:ascii="Times" w:eastAsia="Batang" w:hAnsi="Times"/>
      <w:szCs w:val="24"/>
      <w:lang w:eastAsia="zh-CN"/>
    </w:rPr>
  </w:style>
  <w:style w:type="table" w:customStyle="1" w:styleId="TableGrid5">
    <w:name w:val="TableGrid5"/>
    <w:basedOn w:val="TableNormal"/>
    <w:next w:val="TableGrid"/>
    <w:uiPriority w:val="59"/>
    <w:qFormat/>
    <w:rsid w:val="008C2C7D"/>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wacimagecontainer">
    <w:name w:val="wacimagecontainer"/>
    <w:basedOn w:val="DefaultParagraphFont"/>
    <w:rsid w:val="00195DC7"/>
  </w:style>
  <w:style w:type="character" w:customStyle="1" w:styleId="normaltextrun">
    <w:name w:val="normaltextrun"/>
    <w:basedOn w:val="DefaultParagraphFont"/>
    <w:rsid w:val="00D95977"/>
  </w:style>
  <w:style w:type="character" w:customStyle="1" w:styleId="eop">
    <w:name w:val="eop"/>
    <w:basedOn w:val="DefaultParagraphFont"/>
    <w:rsid w:val="00D959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071382">
      <w:bodyDiv w:val="1"/>
      <w:marLeft w:val="0"/>
      <w:marRight w:val="0"/>
      <w:marTop w:val="0"/>
      <w:marBottom w:val="0"/>
      <w:divBdr>
        <w:top w:val="none" w:sz="0" w:space="0" w:color="auto"/>
        <w:left w:val="none" w:sz="0" w:space="0" w:color="auto"/>
        <w:bottom w:val="none" w:sz="0" w:space="0" w:color="auto"/>
        <w:right w:val="none" w:sz="0" w:space="0" w:color="auto"/>
      </w:divBdr>
    </w:div>
    <w:div w:id="256448248">
      <w:bodyDiv w:val="1"/>
      <w:marLeft w:val="0"/>
      <w:marRight w:val="0"/>
      <w:marTop w:val="0"/>
      <w:marBottom w:val="0"/>
      <w:divBdr>
        <w:top w:val="none" w:sz="0" w:space="0" w:color="auto"/>
        <w:left w:val="none" w:sz="0" w:space="0" w:color="auto"/>
        <w:bottom w:val="none" w:sz="0" w:space="0" w:color="auto"/>
        <w:right w:val="none" w:sz="0" w:space="0" w:color="auto"/>
      </w:divBdr>
    </w:div>
    <w:div w:id="315573064">
      <w:bodyDiv w:val="1"/>
      <w:marLeft w:val="0"/>
      <w:marRight w:val="0"/>
      <w:marTop w:val="0"/>
      <w:marBottom w:val="0"/>
      <w:divBdr>
        <w:top w:val="none" w:sz="0" w:space="0" w:color="auto"/>
        <w:left w:val="none" w:sz="0" w:space="0" w:color="auto"/>
        <w:bottom w:val="none" w:sz="0" w:space="0" w:color="auto"/>
        <w:right w:val="none" w:sz="0" w:space="0" w:color="auto"/>
      </w:divBdr>
    </w:div>
    <w:div w:id="362560475">
      <w:bodyDiv w:val="1"/>
      <w:marLeft w:val="0"/>
      <w:marRight w:val="0"/>
      <w:marTop w:val="0"/>
      <w:marBottom w:val="0"/>
      <w:divBdr>
        <w:top w:val="none" w:sz="0" w:space="0" w:color="auto"/>
        <w:left w:val="none" w:sz="0" w:space="0" w:color="auto"/>
        <w:bottom w:val="none" w:sz="0" w:space="0" w:color="auto"/>
        <w:right w:val="none" w:sz="0" w:space="0" w:color="auto"/>
      </w:divBdr>
    </w:div>
    <w:div w:id="812911614">
      <w:bodyDiv w:val="1"/>
      <w:marLeft w:val="0"/>
      <w:marRight w:val="0"/>
      <w:marTop w:val="0"/>
      <w:marBottom w:val="0"/>
      <w:divBdr>
        <w:top w:val="none" w:sz="0" w:space="0" w:color="auto"/>
        <w:left w:val="none" w:sz="0" w:space="0" w:color="auto"/>
        <w:bottom w:val="none" w:sz="0" w:space="0" w:color="auto"/>
        <w:right w:val="none" w:sz="0" w:space="0" w:color="auto"/>
      </w:divBdr>
    </w:div>
    <w:div w:id="1095781766">
      <w:bodyDiv w:val="1"/>
      <w:marLeft w:val="0"/>
      <w:marRight w:val="0"/>
      <w:marTop w:val="0"/>
      <w:marBottom w:val="0"/>
      <w:divBdr>
        <w:top w:val="none" w:sz="0" w:space="0" w:color="auto"/>
        <w:left w:val="none" w:sz="0" w:space="0" w:color="auto"/>
        <w:bottom w:val="none" w:sz="0" w:space="0" w:color="auto"/>
        <w:right w:val="none" w:sz="0" w:space="0" w:color="auto"/>
      </w:divBdr>
    </w:div>
    <w:div w:id="1147667785">
      <w:bodyDiv w:val="1"/>
      <w:marLeft w:val="0"/>
      <w:marRight w:val="0"/>
      <w:marTop w:val="0"/>
      <w:marBottom w:val="0"/>
      <w:divBdr>
        <w:top w:val="none" w:sz="0" w:space="0" w:color="auto"/>
        <w:left w:val="none" w:sz="0" w:space="0" w:color="auto"/>
        <w:bottom w:val="none" w:sz="0" w:space="0" w:color="auto"/>
        <w:right w:val="none" w:sz="0" w:space="0" w:color="auto"/>
      </w:divBdr>
    </w:div>
    <w:div w:id="1221553308">
      <w:bodyDiv w:val="1"/>
      <w:marLeft w:val="0"/>
      <w:marRight w:val="0"/>
      <w:marTop w:val="0"/>
      <w:marBottom w:val="0"/>
      <w:divBdr>
        <w:top w:val="none" w:sz="0" w:space="0" w:color="auto"/>
        <w:left w:val="none" w:sz="0" w:space="0" w:color="auto"/>
        <w:bottom w:val="none" w:sz="0" w:space="0" w:color="auto"/>
        <w:right w:val="none" w:sz="0" w:space="0" w:color="auto"/>
      </w:divBdr>
    </w:div>
    <w:div w:id="1266690676">
      <w:bodyDiv w:val="1"/>
      <w:marLeft w:val="0"/>
      <w:marRight w:val="0"/>
      <w:marTop w:val="0"/>
      <w:marBottom w:val="0"/>
      <w:divBdr>
        <w:top w:val="none" w:sz="0" w:space="0" w:color="auto"/>
        <w:left w:val="none" w:sz="0" w:space="0" w:color="auto"/>
        <w:bottom w:val="none" w:sz="0" w:space="0" w:color="auto"/>
        <w:right w:val="none" w:sz="0" w:space="0" w:color="auto"/>
      </w:divBdr>
    </w:div>
    <w:div w:id="1268345992">
      <w:bodyDiv w:val="1"/>
      <w:marLeft w:val="0"/>
      <w:marRight w:val="0"/>
      <w:marTop w:val="0"/>
      <w:marBottom w:val="0"/>
      <w:divBdr>
        <w:top w:val="none" w:sz="0" w:space="0" w:color="auto"/>
        <w:left w:val="none" w:sz="0" w:space="0" w:color="auto"/>
        <w:bottom w:val="none" w:sz="0" w:space="0" w:color="auto"/>
        <w:right w:val="none" w:sz="0" w:space="0" w:color="auto"/>
      </w:divBdr>
    </w:div>
    <w:div w:id="1287811378">
      <w:bodyDiv w:val="1"/>
      <w:marLeft w:val="0"/>
      <w:marRight w:val="0"/>
      <w:marTop w:val="0"/>
      <w:marBottom w:val="0"/>
      <w:divBdr>
        <w:top w:val="none" w:sz="0" w:space="0" w:color="auto"/>
        <w:left w:val="none" w:sz="0" w:space="0" w:color="auto"/>
        <w:bottom w:val="none" w:sz="0" w:space="0" w:color="auto"/>
        <w:right w:val="none" w:sz="0" w:space="0" w:color="auto"/>
      </w:divBdr>
      <w:divsChild>
        <w:div w:id="226110756">
          <w:marLeft w:val="0"/>
          <w:marRight w:val="0"/>
          <w:marTop w:val="0"/>
          <w:marBottom w:val="0"/>
          <w:divBdr>
            <w:top w:val="none" w:sz="0" w:space="0" w:color="auto"/>
            <w:left w:val="none" w:sz="0" w:space="0" w:color="auto"/>
            <w:bottom w:val="none" w:sz="0" w:space="0" w:color="auto"/>
            <w:right w:val="none" w:sz="0" w:space="0" w:color="auto"/>
          </w:divBdr>
        </w:div>
        <w:div w:id="397679388">
          <w:marLeft w:val="0"/>
          <w:marRight w:val="0"/>
          <w:marTop w:val="0"/>
          <w:marBottom w:val="0"/>
          <w:divBdr>
            <w:top w:val="none" w:sz="0" w:space="0" w:color="auto"/>
            <w:left w:val="none" w:sz="0" w:space="0" w:color="auto"/>
            <w:bottom w:val="none" w:sz="0" w:space="0" w:color="auto"/>
            <w:right w:val="none" w:sz="0" w:space="0" w:color="auto"/>
          </w:divBdr>
        </w:div>
        <w:div w:id="594630618">
          <w:marLeft w:val="0"/>
          <w:marRight w:val="0"/>
          <w:marTop w:val="0"/>
          <w:marBottom w:val="0"/>
          <w:divBdr>
            <w:top w:val="none" w:sz="0" w:space="0" w:color="auto"/>
            <w:left w:val="none" w:sz="0" w:space="0" w:color="auto"/>
            <w:bottom w:val="none" w:sz="0" w:space="0" w:color="auto"/>
            <w:right w:val="none" w:sz="0" w:space="0" w:color="auto"/>
          </w:divBdr>
        </w:div>
        <w:div w:id="1449085287">
          <w:marLeft w:val="0"/>
          <w:marRight w:val="0"/>
          <w:marTop w:val="0"/>
          <w:marBottom w:val="0"/>
          <w:divBdr>
            <w:top w:val="none" w:sz="0" w:space="0" w:color="auto"/>
            <w:left w:val="none" w:sz="0" w:space="0" w:color="auto"/>
            <w:bottom w:val="none" w:sz="0" w:space="0" w:color="auto"/>
            <w:right w:val="none" w:sz="0" w:space="0" w:color="auto"/>
          </w:divBdr>
        </w:div>
        <w:div w:id="1599481787">
          <w:marLeft w:val="0"/>
          <w:marRight w:val="0"/>
          <w:marTop w:val="0"/>
          <w:marBottom w:val="0"/>
          <w:divBdr>
            <w:top w:val="none" w:sz="0" w:space="0" w:color="auto"/>
            <w:left w:val="none" w:sz="0" w:space="0" w:color="auto"/>
            <w:bottom w:val="none" w:sz="0" w:space="0" w:color="auto"/>
            <w:right w:val="none" w:sz="0" w:space="0" w:color="auto"/>
          </w:divBdr>
        </w:div>
      </w:divsChild>
    </w:div>
    <w:div w:id="1421679547">
      <w:bodyDiv w:val="1"/>
      <w:marLeft w:val="0"/>
      <w:marRight w:val="0"/>
      <w:marTop w:val="0"/>
      <w:marBottom w:val="0"/>
      <w:divBdr>
        <w:top w:val="none" w:sz="0" w:space="0" w:color="auto"/>
        <w:left w:val="none" w:sz="0" w:space="0" w:color="auto"/>
        <w:bottom w:val="none" w:sz="0" w:space="0" w:color="auto"/>
        <w:right w:val="none" w:sz="0" w:space="0" w:color="auto"/>
      </w:divBdr>
    </w:div>
    <w:div w:id="1532953687">
      <w:bodyDiv w:val="1"/>
      <w:marLeft w:val="0"/>
      <w:marRight w:val="0"/>
      <w:marTop w:val="0"/>
      <w:marBottom w:val="0"/>
      <w:divBdr>
        <w:top w:val="none" w:sz="0" w:space="0" w:color="auto"/>
        <w:left w:val="none" w:sz="0" w:space="0" w:color="auto"/>
        <w:bottom w:val="none" w:sz="0" w:space="0" w:color="auto"/>
        <w:right w:val="none" w:sz="0" w:space="0" w:color="auto"/>
      </w:divBdr>
    </w:div>
    <w:div w:id="1535196274">
      <w:bodyDiv w:val="1"/>
      <w:marLeft w:val="0"/>
      <w:marRight w:val="0"/>
      <w:marTop w:val="0"/>
      <w:marBottom w:val="0"/>
      <w:divBdr>
        <w:top w:val="none" w:sz="0" w:space="0" w:color="auto"/>
        <w:left w:val="none" w:sz="0" w:space="0" w:color="auto"/>
        <w:bottom w:val="none" w:sz="0" w:space="0" w:color="auto"/>
        <w:right w:val="none" w:sz="0" w:space="0" w:color="auto"/>
      </w:divBdr>
      <w:divsChild>
        <w:div w:id="198511721">
          <w:marLeft w:val="0"/>
          <w:marRight w:val="0"/>
          <w:marTop w:val="0"/>
          <w:marBottom w:val="0"/>
          <w:divBdr>
            <w:top w:val="none" w:sz="0" w:space="0" w:color="auto"/>
            <w:left w:val="none" w:sz="0" w:space="0" w:color="auto"/>
            <w:bottom w:val="none" w:sz="0" w:space="0" w:color="auto"/>
            <w:right w:val="none" w:sz="0" w:space="0" w:color="auto"/>
          </w:divBdr>
        </w:div>
        <w:div w:id="465586611">
          <w:marLeft w:val="0"/>
          <w:marRight w:val="0"/>
          <w:marTop w:val="0"/>
          <w:marBottom w:val="0"/>
          <w:divBdr>
            <w:top w:val="none" w:sz="0" w:space="0" w:color="auto"/>
            <w:left w:val="none" w:sz="0" w:space="0" w:color="auto"/>
            <w:bottom w:val="none" w:sz="0" w:space="0" w:color="auto"/>
            <w:right w:val="none" w:sz="0" w:space="0" w:color="auto"/>
          </w:divBdr>
        </w:div>
        <w:div w:id="610745638">
          <w:marLeft w:val="0"/>
          <w:marRight w:val="0"/>
          <w:marTop w:val="0"/>
          <w:marBottom w:val="0"/>
          <w:divBdr>
            <w:top w:val="none" w:sz="0" w:space="0" w:color="auto"/>
            <w:left w:val="none" w:sz="0" w:space="0" w:color="auto"/>
            <w:bottom w:val="none" w:sz="0" w:space="0" w:color="auto"/>
            <w:right w:val="none" w:sz="0" w:space="0" w:color="auto"/>
          </w:divBdr>
        </w:div>
        <w:div w:id="711879169">
          <w:marLeft w:val="0"/>
          <w:marRight w:val="0"/>
          <w:marTop w:val="0"/>
          <w:marBottom w:val="0"/>
          <w:divBdr>
            <w:top w:val="none" w:sz="0" w:space="0" w:color="auto"/>
            <w:left w:val="none" w:sz="0" w:space="0" w:color="auto"/>
            <w:bottom w:val="none" w:sz="0" w:space="0" w:color="auto"/>
            <w:right w:val="none" w:sz="0" w:space="0" w:color="auto"/>
          </w:divBdr>
        </w:div>
        <w:div w:id="972443659">
          <w:marLeft w:val="0"/>
          <w:marRight w:val="0"/>
          <w:marTop w:val="0"/>
          <w:marBottom w:val="0"/>
          <w:divBdr>
            <w:top w:val="none" w:sz="0" w:space="0" w:color="auto"/>
            <w:left w:val="none" w:sz="0" w:space="0" w:color="auto"/>
            <w:bottom w:val="none" w:sz="0" w:space="0" w:color="auto"/>
            <w:right w:val="none" w:sz="0" w:space="0" w:color="auto"/>
          </w:divBdr>
        </w:div>
        <w:div w:id="1133794608">
          <w:marLeft w:val="0"/>
          <w:marRight w:val="0"/>
          <w:marTop w:val="0"/>
          <w:marBottom w:val="0"/>
          <w:divBdr>
            <w:top w:val="none" w:sz="0" w:space="0" w:color="auto"/>
            <w:left w:val="none" w:sz="0" w:space="0" w:color="auto"/>
            <w:bottom w:val="none" w:sz="0" w:space="0" w:color="auto"/>
            <w:right w:val="none" w:sz="0" w:space="0" w:color="auto"/>
          </w:divBdr>
        </w:div>
        <w:div w:id="1205631267">
          <w:marLeft w:val="0"/>
          <w:marRight w:val="0"/>
          <w:marTop w:val="0"/>
          <w:marBottom w:val="0"/>
          <w:divBdr>
            <w:top w:val="none" w:sz="0" w:space="0" w:color="auto"/>
            <w:left w:val="none" w:sz="0" w:space="0" w:color="auto"/>
            <w:bottom w:val="none" w:sz="0" w:space="0" w:color="auto"/>
            <w:right w:val="none" w:sz="0" w:space="0" w:color="auto"/>
          </w:divBdr>
        </w:div>
        <w:div w:id="1287348547">
          <w:marLeft w:val="0"/>
          <w:marRight w:val="0"/>
          <w:marTop w:val="0"/>
          <w:marBottom w:val="0"/>
          <w:divBdr>
            <w:top w:val="none" w:sz="0" w:space="0" w:color="auto"/>
            <w:left w:val="none" w:sz="0" w:space="0" w:color="auto"/>
            <w:bottom w:val="none" w:sz="0" w:space="0" w:color="auto"/>
            <w:right w:val="none" w:sz="0" w:space="0" w:color="auto"/>
          </w:divBdr>
        </w:div>
        <w:div w:id="1489707512">
          <w:marLeft w:val="0"/>
          <w:marRight w:val="0"/>
          <w:marTop w:val="0"/>
          <w:marBottom w:val="0"/>
          <w:divBdr>
            <w:top w:val="none" w:sz="0" w:space="0" w:color="auto"/>
            <w:left w:val="none" w:sz="0" w:space="0" w:color="auto"/>
            <w:bottom w:val="none" w:sz="0" w:space="0" w:color="auto"/>
            <w:right w:val="none" w:sz="0" w:space="0" w:color="auto"/>
          </w:divBdr>
        </w:div>
        <w:div w:id="1496872039">
          <w:marLeft w:val="0"/>
          <w:marRight w:val="0"/>
          <w:marTop w:val="0"/>
          <w:marBottom w:val="0"/>
          <w:divBdr>
            <w:top w:val="none" w:sz="0" w:space="0" w:color="auto"/>
            <w:left w:val="none" w:sz="0" w:space="0" w:color="auto"/>
            <w:bottom w:val="none" w:sz="0" w:space="0" w:color="auto"/>
            <w:right w:val="none" w:sz="0" w:space="0" w:color="auto"/>
          </w:divBdr>
        </w:div>
        <w:div w:id="1704937014">
          <w:marLeft w:val="0"/>
          <w:marRight w:val="0"/>
          <w:marTop w:val="0"/>
          <w:marBottom w:val="0"/>
          <w:divBdr>
            <w:top w:val="none" w:sz="0" w:space="0" w:color="auto"/>
            <w:left w:val="none" w:sz="0" w:space="0" w:color="auto"/>
            <w:bottom w:val="none" w:sz="0" w:space="0" w:color="auto"/>
            <w:right w:val="none" w:sz="0" w:space="0" w:color="auto"/>
          </w:divBdr>
        </w:div>
        <w:div w:id="1777091077">
          <w:marLeft w:val="0"/>
          <w:marRight w:val="0"/>
          <w:marTop w:val="0"/>
          <w:marBottom w:val="0"/>
          <w:divBdr>
            <w:top w:val="none" w:sz="0" w:space="0" w:color="auto"/>
            <w:left w:val="none" w:sz="0" w:space="0" w:color="auto"/>
            <w:bottom w:val="none" w:sz="0" w:space="0" w:color="auto"/>
            <w:right w:val="none" w:sz="0" w:space="0" w:color="auto"/>
          </w:divBdr>
        </w:div>
        <w:div w:id="1806778664">
          <w:marLeft w:val="0"/>
          <w:marRight w:val="0"/>
          <w:marTop w:val="0"/>
          <w:marBottom w:val="0"/>
          <w:divBdr>
            <w:top w:val="none" w:sz="0" w:space="0" w:color="auto"/>
            <w:left w:val="none" w:sz="0" w:space="0" w:color="auto"/>
            <w:bottom w:val="none" w:sz="0" w:space="0" w:color="auto"/>
            <w:right w:val="none" w:sz="0" w:space="0" w:color="auto"/>
          </w:divBdr>
        </w:div>
        <w:div w:id="1915045729">
          <w:marLeft w:val="0"/>
          <w:marRight w:val="0"/>
          <w:marTop w:val="0"/>
          <w:marBottom w:val="0"/>
          <w:divBdr>
            <w:top w:val="none" w:sz="0" w:space="0" w:color="auto"/>
            <w:left w:val="none" w:sz="0" w:space="0" w:color="auto"/>
            <w:bottom w:val="none" w:sz="0" w:space="0" w:color="auto"/>
            <w:right w:val="none" w:sz="0" w:space="0" w:color="auto"/>
          </w:divBdr>
        </w:div>
      </w:divsChild>
    </w:div>
    <w:div w:id="1543396635">
      <w:bodyDiv w:val="1"/>
      <w:marLeft w:val="0"/>
      <w:marRight w:val="0"/>
      <w:marTop w:val="0"/>
      <w:marBottom w:val="0"/>
      <w:divBdr>
        <w:top w:val="none" w:sz="0" w:space="0" w:color="auto"/>
        <w:left w:val="none" w:sz="0" w:space="0" w:color="auto"/>
        <w:bottom w:val="none" w:sz="0" w:space="0" w:color="auto"/>
        <w:right w:val="none" w:sz="0" w:space="0" w:color="auto"/>
      </w:divBdr>
    </w:div>
    <w:div w:id="1553343032">
      <w:bodyDiv w:val="1"/>
      <w:marLeft w:val="0"/>
      <w:marRight w:val="0"/>
      <w:marTop w:val="0"/>
      <w:marBottom w:val="0"/>
      <w:divBdr>
        <w:top w:val="none" w:sz="0" w:space="0" w:color="auto"/>
        <w:left w:val="none" w:sz="0" w:space="0" w:color="auto"/>
        <w:bottom w:val="none" w:sz="0" w:space="0" w:color="auto"/>
        <w:right w:val="none" w:sz="0" w:space="0" w:color="auto"/>
      </w:divBdr>
    </w:div>
    <w:div w:id="1690373733">
      <w:bodyDiv w:val="1"/>
      <w:marLeft w:val="0"/>
      <w:marRight w:val="0"/>
      <w:marTop w:val="0"/>
      <w:marBottom w:val="0"/>
      <w:divBdr>
        <w:top w:val="none" w:sz="0" w:space="0" w:color="auto"/>
        <w:left w:val="none" w:sz="0" w:space="0" w:color="auto"/>
        <w:bottom w:val="none" w:sz="0" w:space="0" w:color="auto"/>
        <w:right w:val="none" w:sz="0" w:space="0" w:color="auto"/>
      </w:divBdr>
    </w:div>
    <w:div w:id="1727023280">
      <w:bodyDiv w:val="1"/>
      <w:marLeft w:val="0"/>
      <w:marRight w:val="0"/>
      <w:marTop w:val="0"/>
      <w:marBottom w:val="0"/>
      <w:divBdr>
        <w:top w:val="none" w:sz="0" w:space="0" w:color="auto"/>
        <w:left w:val="none" w:sz="0" w:space="0" w:color="auto"/>
        <w:bottom w:val="none" w:sz="0" w:space="0" w:color="auto"/>
        <w:right w:val="none" w:sz="0" w:space="0" w:color="auto"/>
      </w:divBdr>
    </w:div>
    <w:div w:id="1979995792">
      <w:bodyDiv w:val="1"/>
      <w:marLeft w:val="0"/>
      <w:marRight w:val="0"/>
      <w:marTop w:val="0"/>
      <w:marBottom w:val="0"/>
      <w:divBdr>
        <w:top w:val="none" w:sz="0" w:space="0" w:color="auto"/>
        <w:left w:val="none" w:sz="0" w:space="0" w:color="auto"/>
        <w:bottom w:val="none" w:sz="0" w:space="0" w:color="auto"/>
        <w:right w:val="none" w:sz="0" w:space="0" w:color="auto"/>
      </w:divBdr>
    </w:div>
    <w:div w:id="1992369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b:Source>
    <b:Tag>RP2</b:Tag>
    <b:SourceType>Report</b:SourceType>
    <b:Guid>{4EEA7933-3184-490C-A19A-0B0B30070853}</b:Guid>
    <b:Author>
      <b:Author>
        <b:NameList>
          <b:Person>
            <b:Last>RP-234065</b:Last>
            <b:First>3GPP</b:First>
            <b:Middle>TSG RAN Meeting #102, December 11-15. 2023</b:Middle>
          </b:Person>
        </b:NameList>
      </b:Author>
    </b:Author>
    <b:Title>New WID: Enhancements of network energy savings for NR</b:Title>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Emre Yavuz</DisplayName>
        <AccountId>267</AccountId>
        <AccountType/>
      </UserInfo>
      <UserInfo>
        <DisplayName>Helka-Liina Maattanen</DisplayName>
        <AccountId>279</AccountId>
        <AccountType/>
      </UserInfo>
      <UserInfo>
        <DisplayName>Ali Nader</DisplayName>
        <AccountId>253</AccountId>
        <AccountType/>
      </UserInfo>
      <UserInfo>
        <DisplayName>Philipp Bruhn</DisplayName>
        <AccountId>2842</AccountId>
        <AccountType/>
      </UserInfo>
    </SharedWithUsers>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942AD8F1-8FE7-4C4B-A130-1A0A436E0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6E1476-596E-4316-97EF-E7DFF18D1760}">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 ds:uri="9b239327-9e80-40e4-b1b7-4394fed77a3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 Contribution Template</Template>
  <TotalTime>5</TotalTime>
  <Pages>25</Pages>
  <Words>10678</Words>
  <Characters>53828</Characters>
  <Application>Microsoft Office Word</Application>
  <DocSecurity>0</DocSecurity>
  <Lines>448</Lines>
  <Paragraphs>128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64378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Helka-Liina</cp:lastModifiedBy>
  <cp:revision>5</cp:revision>
  <cp:lastPrinted>2008-01-31T07:09:00Z</cp:lastPrinted>
  <dcterms:created xsi:type="dcterms:W3CDTF">2024-11-08T07:03:00Z</dcterms:created>
  <dcterms:modified xsi:type="dcterms:W3CDTF">2024-11-08T07:39:00Z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